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0E9D8F53" w:rsidR="004B78CD" w:rsidRPr="001349A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fldSimple w:instr=" DOCPROPERTY  MtgTitle  \* MERGEFORMAT "/>
            <w:r>
              <w:rPr>
                <w:b/>
                <w:i/>
                <w:noProof/>
                <w:sz w:val="28"/>
              </w:rPr>
              <w:tab/>
            </w:r>
            <w:r w:rsidR="002F60C9" w:rsidRPr="002F60C9">
              <w:rPr>
                <w:b/>
                <w:i/>
                <w:noProof/>
                <w:sz w:val="28"/>
              </w:rPr>
              <w:t>R4-2500749</w:t>
            </w:r>
          </w:p>
          <w:p w14:paraId="34C1D858" w14:textId="221D6E8A" w:rsidR="00EF3347" w:rsidRPr="0052514D" w:rsidRDefault="00F952F1" w:rsidP="00EF3347">
            <w:pPr>
              <w:pStyle w:val="a6"/>
              <w:tabs>
                <w:tab w:val="right" w:pos="9781"/>
                <w:tab w:val="right" w:pos="13323"/>
              </w:tabs>
              <w:spacing w:before="60" w:after="60"/>
              <w:outlineLvl w:val="0"/>
              <w:rPr>
                <w:rFonts w:eastAsia="宋体" w:cs="Arial"/>
                <w:b w:val="0"/>
                <w:sz w:val="24"/>
                <w:szCs w:val="24"/>
                <w:lang w:eastAsia="zh-CN"/>
              </w:rPr>
            </w:pPr>
            <w:r w:rsidRPr="00612939">
              <w:rPr>
                <w:rFonts w:eastAsia="宋体" w:cs="Arial" w:hint="eastAsia"/>
                <w:kern w:val="2"/>
                <w:sz w:val="24"/>
                <w:szCs w:val="24"/>
                <w:lang w:val="en-US" w:eastAsia="zh-CN"/>
              </w:rPr>
              <w:t>Athens</w:t>
            </w:r>
            <w:r w:rsidRPr="00612939">
              <w:rPr>
                <w:rFonts w:eastAsia="宋体" w:cs="Arial"/>
                <w:kern w:val="2"/>
                <w:sz w:val="24"/>
                <w:szCs w:val="24"/>
                <w:lang w:val="en-US" w:eastAsia="zh-CN"/>
              </w:rPr>
              <w:t>, GR, 17</w:t>
            </w:r>
            <w:r w:rsidRPr="00612939">
              <w:rPr>
                <w:rFonts w:eastAsia="宋体" w:cs="Arial"/>
                <w:kern w:val="2"/>
                <w:sz w:val="24"/>
                <w:szCs w:val="24"/>
                <w:vertAlign w:val="superscript"/>
                <w:lang w:val="en-US" w:eastAsia="zh-CN"/>
              </w:rPr>
              <w:t>th</w:t>
            </w:r>
            <w:r w:rsidRPr="00612939">
              <w:rPr>
                <w:rFonts w:eastAsia="宋体" w:cs="Arial"/>
                <w:kern w:val="2"/>
                <w:sz w:val="24"/>
                <w:szCs w:val="24"/>
                <w:lang w:val="en-US" w:eastAsia="zh-CN"/>
              </w:rPr>
              <w:t xml:space="preserve"> – 21</w:t>
            </w:r>
            <w:r w:rsidRPr="00612939">
              <w:rPr>
                <w:rFonts w:eastAsia="宋体" w:cs="Arial"/>
                <w:kern w:val="2"/>
                <w:sz w:val="24"/>
                <w:szCs w:val="24"/>
                <w:vertAlign w:val="superscript"/>
                <w:lang w:val="en-US" w:eastAsia="zh-CN"/>
              </w:rPr>
              <w:t>st</w:t>
            </w:r>
            <w:r w:rsidRPr="00612939">
              <w:rPr>
                <w:rFonts w:eastAsia="宋体" w:cs="Arial"/>
                <w:kern w:val="2"/>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70109AD1" w:rsidR="004B78CD" w:rsidRPr="00A7623A" w:rsidRDefault="0094588A" w:rsidP="004B78CD">
                  <w:pPr>
                    <w:pStyle w:val="CRCoverPage"/>
                    <w:spacing w:after="0"/>
                    <w:jc w:val="center"/>
                    <w:rPr>
                      <w:rFonts w:eastAsia="宋体"/>
                      <w:noProof/>
                      <w:lang w:eastAsia="zh-CN"/>
                    </w:rPr>
                  </w:pPr>
                  <w:r w:rsidRPr="0094588A">
                    <w:rPr>
                      <w:rFonts w:eastAsia="宋体" w:hint="eastAsia"/>
                      <w:b/>
                      <w:noProof/>
                      <w:sz w:val="28"/>
                      <w:lang w:eastAsia="zh-CN"/>
                    </w:rPr>
                    <w:t>0018</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25BDD7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1349AB">
                    <w:rPr>
                      <w:rFonts w:eastAsia="宋体" w:hint="eastAsia"/>
                      <w:noProof/>
                      <w:sz w:val="24"/>
                      <w:szCs w:val="18"/>
                      <w:lang w:eastAsia="zh-CN"/>
                    </w:rPr>
                    <w:t>4</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3B83BC25"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CR </w:t>
                  </w:r>
                  <w:r w:rsidR="001349AB">
                    <w:rPr>
                      <w:rFonts w:eastAsia="宋体" w:hint="eastAsia"/>
                      <w:lang w:eastAsia="zh-CN"/>
                    </w:rPr>
                    <w:t xml:space="preserve">to </w:t>
                  </w:r>
                  <w:r w:rsidRPr="00A7623A">
                    <w:rPr>
                      <w:rFonts w:eastAsia="宋体"/>
                      <w:lang w:eastAsia="zh-CN"/>
                    </w:rPr>
                    <w:t xml:space="preserve">38.870 on </w:t>
                  </w:r>
                  <w:r w:rsidR="00717A86" w:rsidRPr="00717A86">
                    <w:rPr>
                      <w:rFonts w:eastAsia="宋体"/>
                      <w:lang w:eastAsia="zh-CN"/>
                    </w:rPr>
                    <w:t>XR OTA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FC1A738"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02</w:t>
                  </w:r>
                  <w:r>
                    <w:rPr>
                      <w:noProof/>
                    </w:rPr>
                    <w:t>-</w:t>
                  </w:r>
                  <w:r w:rsidR="001349A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06599F71"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CD3700">
                    <w:rPr>
                      <w:rFonts w:eastAsia="宋体" w:hint="eastAsia"/>
                      <w:noProof/>
                      <w:lang w:eastAsia="zh-CN"/>
                    </w:rPr>
                    <w:t xml:space="preserve">XR test method and </w:t>
                  </w:r>
                  <w:r w:rsidR="00CE4155">
                    <w:rPr>
                      <w:rFonts w:eastAsia="宋体" w:hint="eastAsia"/>
                      <w:noProof/>
                      <w:lang w:eastAsia="zh-CN"/>
                    </w:rPr>
                    <w:t xml:space="preserve">agreed </w:t>
                  </w:r>
                  <w:r w:rsidR="00717A86">
                    <w:rPr>
                      <w:rFonts w:eastAsia="宋体" w:hint="eastAsia"/>
                      <w:noProof/>
                      <w:lang w:eastAsia="zh-CN"/>
                    </w:rPr>
                    <w:t xml:space="preserve">alternative </w:t>
                  </w:r>
                  <w:r w:rsidR="00CE4155">
                    <w:rPr>
                      <w:rFonts w:eastAsia="宋体" w:hint="eastAsia"/>
                      <w:noProof/>
                      <w:lang w:eastAsia="zh-CN"/>
                    </w:rPr>
                    <w:t xml:space="preserve">test methods for XR devices. </w:t>
                  </w:r>
                  <w:r>
                    <w:rPr>
                      <w:rFonts w:eastAsia="宋体" w:hint="eastAsia"/>
                      <w:noProof/>
                      <w:lang w:eastAsia="zh-CN"/>
                    </w:rPr>
                    <w:t xml:space="preserve">The draft CR </w:t>
                  </w:r>
                  <w:r w:rsidR="0005257E">
                    <w:rPr>
                      <w:rFonts w:eastAsia="宋体" w:hint="eastAsia"/>
                      <w:noProof/>
                      <w:lang w:eastAsia="zh-CN"/>
                    </w:rPr>
                    <w:t>on</w:t>
                  </w:r>
                  <w:r w:rsidR="003E7F93">
                    <w:rPr>
                      <w:rFonts w:eastAsia="宋体" w:hint="eastAsia"/>
                      <w:noProof/>
                      <w:lang w:eastAsia="zh-CN"/>
                    </w:rPr>
                    <w:t xml:space="preserve"> XR </w:t>
                  </w:r>
                  <w:r w:rsidR="00766B41">
                    <w:rPr>
                      <w:rFonts w:eastAsia="宋体" w:hint="eastAsia"/>
                      <w:noProof/>
                      <w:lang w:eastAsia="zh-CN"/>
                    </w:rPr>
                    <w:t>a</w:t>
                  </w:r>
                  <w:r w:rsidR="003E7F93" w:rsidRPr="003E7F93">
                    <w:rPr>
                      <w:rFonts w:eastAsia="宋体"/>
                      <w:noProof/>
                      <w:lang w:eastAsia="zh-CN"/>
                    </w:rPr>
                    <w:t>lternative methodologies</w:t>
                  </w:r>
                  <w:r w:rsidR="003E7F93" w:rsidRPr="003E7F93">
                    <w:rPr>
                      <w:rFonts w:eastAsia="宋体" w:hint="eastAsia"/>
                      <w:noProof/>
                      <w:lang w:eastAsia="zh-CN"/>
                    </w:rPr>
                    <w:t xml:space="preserve"> </w:t>
                  </w:r>
                  <w:r>
                    <w:rPr>
                      <w:rFonts w:eastAsia="宋体" w:hint="eastAsia"/>
                      <w:noProof/>
                      <w:lang w:eastAsia="zh-CN"/>
                    </w:rPr>
                    <w:t xml:space="preserve">was endorsed in </w:t>
                  </w:r>
                  <w:r w:rsidRPr="001349AB">
                    <w:rPr>
                      <w:rFonts w:eastAsia="宋体"/>
                      <w:noProof/>
                      <w:lang w:eastAsia="zh-CN"/>
                    </w:rPr>
                    <w:t>R4-2419806</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19B81F0A" w:rsidR="00C143B2" w:rsidRPr="005233FB" w:rsidRDefault="003E7F93" w:rsidP="00C143B2">
                  <w:pPr>
                    <w:pStyle w:val="CRCoverPage"/>
                    <w:spacing w:after="0"/>
                    <w:ind w:left="100"/>
                    <w:rPr>
                      <w:rFonts w:eastAsia="宋体"/>
                      <w:noProof/>
                      <w:lang w:eastAsia="zh-CN"/>
                    </w:rPr>
                  </w:pPr>
                  <w:r>
                    <w:rPr>
                      <w:rFonts w:eastAsia="宋体"/>
                      <w:noProof/>
                      <w:lang w:eastAsia="zh-CN"/>
                    </w:rPr>
                    <w:t>E</w:t>
                  </w:r>
                  <w:r>
                    <w:rPr>
                      <w:rFonts w:eastAsia="宋体" w:hint="eastAsia"/>
                      <w:noProof/>
                      <w:lang w:eastAsia="zh-CN"/>
                    </w:rPr>
                    <w:t xml:space="preserve">xtend </w:t>
                  </w:r>
                  <w:r>
                    <w:rPr>
                      <w:rFonts w:eastAsia="宋体"/>
                      <w:noProof/>
                      <w:lang w:eastAsia="zh-CN"/>
                    </w:rPr>
                    <w:t>the</w:t>
                  </w:r>
                  <w:r>
                    <w:rPr>
                      <w:rFonts w:eastAsia="宋体" w:hint="eastAsia"/>
                      <w:noProof/>
                      <w:lang w:eastAsia="zh-CN"/>
                    </w:rPr>
                    <w:t xml:space="preserve"> general test method to cover XR testing. </w:t>
                  </w:r>
                  <w:r>
                    <w:rPr>
                      <w:rFonts w:eastAsia="宋体"/>
                      <w:noProof/>
                      <w:lang w:eastAsia="zh-CN"/>
                    </w:rPr>
                    <w:t>A</w:t>
                  </w:r>
                  <w:r>
                    <w:rPr>
                      <w:rFonts w:eastAsia="宋体" w:hint="eastAsia"/>
                      <w:noProof/>
                      <w:lang w:eastAsia="zh-CN"/>
                    </w:rPr>
                    <w:t xml:space="preserve">dd </w:t>
                  </w:r>
                  <w:r w:rsidR="00717A86">
                    <w:rPr>
                      <w:rFonts w:eastAsia="宋体" w:hint="eastAsia"/>
                      <w:noProof/>
                      <w:lang w:eastAsia="zh-CN"/>
                    </w:rPr>
                    <w:t xml:space="preserve">agreed low UL power method </w:t>
                  </w:r>
                  <w:r>
                    <w:rPr>
                      <w:rFonts w:eastAsia="宋体" w:hint="eastAsia"/>
                      <w:noProof/>
                      <w:lang w:eastAsia="zh-CN"/>
                    </w:rPr>
                    <w:t>as alternative methodology</w:t>
                  </w:r>
                  <w:r w:rsidR="00717A86">
                    <w:rPr>
                      <w:rFonts w:eastAsia="宋体" w:hint="eastAsia"/>
                      <w:noProof/>
                      <w:lang w:eastAsia="zh-CN"/>
                    </w:rPr>
                    <w:t>.</w:t>
                  </w:r>
                  <w:r w:rsidR="005233FB">
                    <w:rPr>
                      <w:rFonts w:eastAsia="宋体" w:hint="eastAsia"/>
                      <w:noProof/>
                      <w:lang w:eastAsia="zh-CN"/>
                    </w:rPr>
                    <w:t xml:space="preserve"> </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68F45F40"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CE4155">
                    <w:rPr>
                      <w:rFonts w:eastAsia="宋体" w:hint="eastAsia"/>
                      <w:noProof/>
                      <w:lang w:eastAsia="zh-CN"/>
                    </w:rPr>
                    <w:t>XR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042D26DA" w:rsidR="005444AD" w:rsidRPr="000A5B33" w:rsidRDefault="0094588A" w:rsidP="005444AD">
                  <w:pPr>
                    <w:pStyle w:val="CRCoverPage"/>
                    <w:spacing w:after="0"/>
                    <w:ind w:left="100"/>
                    <w:rPr>
                      <w:rFonts w:eastAsia="宋体"/>
                      <w:noProof/>
                      <w:lang w:eastAsia="zh-CN"/>
                    </w:rPr>
                  </w:pPr>
                  <w:r>
                    <w:rPr>
                      <w:rFonts w:eastAsia="宋体" w:hint="eastAsia"/>
                      <w:noProof/>
                      <w:lang w:eastAsia="zh-CN"/>
                    </w:rPr>
                    <w:t>6.6, 7.4.2.1, 7.4.2.2, 7.5.2.1, 7.5.2.2, 10, D.4</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7C72A1E5" w14:textId="0333F11F" w:rsidR="00AD5A52" w:rsidRPr="00FC4759" w:rsidRDefault="00AD5A52"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4996CD3B" w14:textId="77E8F242" w:rsidR="008B437D" w:rsidRPr="00014084" w:rsidRDefault="008B437D" w:rsidP="008B437D">
      <w:pPr>
        <w:pStyle w:val="2"/>
        <w:rPr>
          <w:ins w:id="2" w:author="Ruixin Wang (vivo)" w:date="2025-02-05T15:01:00Z" w16du:dateUtc="2025-02-05T07:01:00Z"/>
          <w:rFonts w:eastAsia="宋体"/>
          <w:lang w:eastAsia="zh-CN"/>
        </w:rPr>
      </w:pPr>
      <w:bookmarkStart w:id="3" w:name="_Toc129284749"/>
      <w:bookmarkStart w:id="4" w:name="_Toc152607349"/>
      <w:bookmarkStart w:id="5" w:name="_Toc154585666"/>
      <w:bookmarkStart w:id="6" w:name="_Toc155641295"/>
      <w:bookmarkStart w:id="7" w:name="_Toc155641568"/>
      <w:bookmarkStart w:id="8" w:name="_Toc162185403"/>
      <w:bookmarkStart w:id="9" w:name="_Toc169265425"/>
      <w:bookmarkStart w:id="10" w:name="_Toc176253875"/>
      <w:bookmarkStart w:id="11" w:name="_Toc187234087"/>
      <w:ins w:id="12" w:author="Ruixin Wang (vivo)" w:date="2025-02-05T15:01:00Z" w16du:dateUtc="2025-02-05T07:01:00Z">
        <w:r>
          <w:t>6.</w:t>
        </w:r>
      </w:ins>
      <w:ins w:id="13" w:author="Ruixin Wang (vivo)" w:date="2025-02-05T15:19:00Z" w16du:dateUtc="2025-02-05T07:19:00Z">
        <w:r w:rsidR="00A92E77">
          <w:rPr>
            <w:rFonts w:eastAsia="宋体" w:hint="eastAsia"/>
            <w:lang w:eastAsia="zh-CN"/>
          </w:rPr>
          <w:t>6</w:t>
        </w:r>
      </w:ins>
      <w:ins w:id="14" w:author="Ruixin Wang (vivo)" w:date="2025-02-05T15:01:00Z" w16du:dateUtc="2025-02-05T07:01:00Z">
        <w:r>
          <w:tab/>
        </w:r>
      </w:ins>
      <w:bookmarkEnd w:id="3"/>
      <w:bookmarkEnd w:id="4"/>
      <w:bookmarkEnd w:id="5"/>
      <w:bookmarkEnd w:id="6"/>
      <w:bookmarkEnd w:id="7"/>
      <w:bookmarkEnd w:id="8"/>
      <w:bookmarkEnd w:id="9"/>
      <w:bookmarkEnd w:id="10"/>
      <w:bookmarkEnd w:id="11"/>
      <w:ins w:id="15" w:author="Ruixin Wang (vivo)" w:date="2025-02-05T15:18:00Z" w16du:dateUtc="2025-02-05T07:18:00Z">
        <w:r w:rsidR="00494D10">
          <w:rPr>
            <w:rFonts w:eastAsia="宋体" w:hint="eastAsia"/>
            <w:lang w:eastAsia="zh-CN"/>
          </w:rPr>
          <w:t>Head phantom for Head-mounted devices</w:t>
        </w:r>
      </w:ins>
    </w:p>
    <w:p w14:paraId="394C1FC9" w14:textId="41E8EC08" w:rsidR="008B437D" w:rsidRPr="00014084" w:rsidRDefault="008B437D" w:rsidP="008B437D">
      <w:pPr>
        <w:pStyle w:val="30"/>
        <w:rPr>
          <w:ins w:id="16" w:author="Ruixin Wang (vivo)" w:date="2025-02-05T15:01:00Z" w16du:dateUtc="2025-02-05T07:01:00Z"/>
          <w:rFonts w:eastAsia="宋体"/>
          <w:lang w:eastAsia="zh-CN"/>
        </w:rPr>
      </w:pPr>
      <w:bookmarkStart w:id="17" w:name="_Toc129284755"/>
      <w:bookmarkStart w:id="18" w:name="_Toc152607350"/>
      <w:bookmarkStart w:id="19" w:name="_Toc154585667"/>
      <w:bookmarkStart w:id="20" w:name="_Toc155641296"/>
      <w:bookmarkStart w:id="21" w:name="_Toc155641569"/>
      <w:bookmarkStart w:id="22" w:name="_Toc162185404"/>
      <w:bookmarkStart w:id="23" w:name="_Toc169265426"/>
      <w:bookmarkStart w:id="24" w:name="_Toc176253876"/>
      <w:bookmarkStart w:id="25" w:name="_Toc187234088"/>
      <w:ins w:id="26" w:author="Ruixin Wang (vivo)" w:date="2025-02-05T15:01:00Z" w16du:dateUtc="2025-02-05T07:01:00Z">
        <w:r>
          <w:t>6</w:t>
        </w:r>
        <w:r w:rsidRPr="004D3578">
          <w:t>.</w:t>
        </w:r>
      </w:ins>
      <w:ins w:id="27" w:author="Ruixin Wang (vivo)" w:date="2025-02-05T15:19:00Z" w16du:dateUtc="2025-02-05T07:19:00Z">
        <w:r w:rsidR="00A92E77">
          <w:rPr>
            <w:rFonts w:eastAsia="宋体" w:hint="eastAsia"/>
            <w:lang w:eastAsia="zh-CN"/>
          </w:rPr>
          <w:t>6</w:t>
        </w:r>
      </w:ins>
      <w:ins w:id="28" w:author="Ruixin Wang (vivo)" w:date="2025-02-05T15:01:00Z" w16du:dateUtc="2025-02-05T07:01:00Z">
        <w:r>
          <w:t>.1</w:t>
        </w:r>
        <w:r w:rsidRPr="004D3578">
          <w:tab/>
        </w:r>
      </w:ins>
      <w:bookmarkEnd w:id="17"/>
      <w:bookmarkEnd w:id="18"/>
      <w:bookmarkEnd w:id="19"/>
      <w:bookmarkEnd w:id="20"/>
      <w:bookmarkEnd w:id="21"/>
      <w:bookmarkEnd w:id="22"/>
      <w:bookmarkEnd w:id="23"/>
      <w:bookmarkEnd w:id="24"/>
      <w:bookmarkEnd w:id="25"/>
      <w:ins w:id="29" w:author="Ruixin Wang (vivo)" w:date="2025-02-05T15:20:00Z" w16du:dateUtc="2025-02-05T07:20:00Z">
        <w:r w:rsidR="00272A1C">
          <w:rPr>
            <w:rFonts w:eastAsia="宋体" w:hint="eastAsia"/>
            <w:lang w:eastAsia="zh-CN"/>
          </w:rPr>
          <w:t>General</w:t>
        </w:r>
      </w:ins>
    </w:p>
    <w:p w14:paraId="7182D5D1" w14:textId="1B452ED8" w:rsidR="00AD5A52" w:rsidRDefault="00272A1C" w:rsidP="008B437D">
      <w:pPr>
        <w:rPr>
          <w:ins w:id="30" w:author="Ruixin Wang (vivo)" w:date="2025-02-05T15:20:00Z" w16du:dateUtc="2025-02-05T07:20:00Z"/>
          <w:rFonts w:eastAsia="宋体"/>
          <w:lang w:eastAsia="zh-CN"/>
        </w:rPr>
      </w:pPr>
      <w:ins w:id="31" w:author="Ruixin Wang (vivo)" w:date="2025-02-05T15:20:00Z" w16du:dateUtc="2025-02-05T07:20:00Z">
        <w:r>
          <w:rPr>
            <w:rFonts w:eastAsia="宋体" w:hint="eastAsia"/>
            <w:lang w:eastAsia="zh-CN"/>
          </w:rPr>
          <w:t>TBD</w:t>
        </w:r>
      </w:ins>
    </w:p>
    <w:p w14:paraId="7A194FC9" w14:textId="77777777" w:rsidR="00272A1C" w:rsidRPr="00272A1C" w:rsidRDefault="00272A1C" w:rsidP="008B437D">
      <w:pPr>
        <w:rPr>
          <w:rFonts w:ascii="Arial" w:eastAsia="宋体" w:hAnsi="Arial" w:cs="Arial"/>
          <w:color w:val="FF0000"/>
          <w:sz w:val="32"/>
          <w:lang w:eastAsia="zh-CN"/>
        </w:rPr>
      </w:pPr>
    </w:p>
    <w:p w14:paraId="61DCA1E5" w14:textId="02A82047" w:rsidR="00272A1C" w:rsidRPr="000206F2" w:rsidRDefault="00272A1C" w:rsidP="00272A1C">
      <w:pPr>
        <w:pStyle w:val="30"/>
        <w:rPr>
          <w:ins w:id="32" w:author="Ruixin Wang (vivo)" w:date="2025-02-05T15:19:00Z" w16du:dateUtc="2025-02-05T07:19:00Z"/>
          <w:rFonts w:eastAsia="宋体"/>
          <w:lang w:eastAsia="zh-CN"/>
        </w:rPr>
      </w:pPr>
      <w:ins w:id="33" w:author="Ruixin Wang (vivo)" w:date="2025-02-05T15:19:00Z" w16du:dateUtc="2025-02-05T07:19:00Z">
        <w:r>
          <w:t>6</w:t>
        </w:r>
        <w:r w:rsidRPr="004D3578">
          <w:t>.</w:t>
        </w:r>
        <w:r>
          <w:rPr>
            <w:rFonts w:eastAsia="宋体" w:hint="eastAsia"/>
            <w:lang w:eastAsia="zh-CN"/>
          </w:rPr>
          <w:t>6</w:t>
        </w:r>
        <w:r>
          <w:t>.</w:t>
        </w:r>
        <w:r>
          <w:rPr>
            <w:rFonts w:eastAsia="宋体" w:hint="eastAsia"/>
            <w:lang w:eastAsia="zh-CN"/>
          </w:rPr>
          <w:t>2</w:t>
        </w:r>
        <w:r w:rsidRPr="004D3578">
          <w:tab/>
        </w:r>
      </w:ins>
      <w:ins w:id="34" w:author="Ruixin Wang (vivo)" w:date="2025-02-05T16:14:00Z" w16du:dateUtc="2025-02-05T08:14:00Z">
        <w:r w:rsidR="000206F2">
          <w:rPr>
            <w:rFonts w:eastAsia="宋体" w:hint="eastAsia"/>
            <w:lang w:eastAsia="zh-CN"/>
          </w:rPr>
          <w:t>Head mounted de</w:t>
        </w:r>
      </w:ins>
      <w:ins w:id="35" w:author="Ruixin Wang (vivo)" w:date="2025-02-05T16:15:00Z" w16du:dateUtc="2025-02-05T08:15:00Z">
        <w:r w:rsidR="000206F2">
          <w:rPr>
            <w:rFonts w:eastAsia="宋体" w:hint="eastAsia"/>
            <w:lang w:eastAsia="zh-CN"/>
          </w:rPr>
          <w:t xml:space="preserve">vices </w:t>
        </w:r>
      </w:ins>
      <w:ins w:id="36" w:author="Ruixin Wang (vivo)" w:date="2025-02-05T16:14:00Z" w16du:dateUtc="2025-02-05T08:14:00Z">
        <w:r w:rsidR="000206F2">
          <w:rPr>
            <w:rFonts w:eastAsia="宋体" w:hint="eastAsia"/>
            <w:lang w:eastAsia="zh-CN"/>
          </w:rPr>
          <w:t>positioning</w:t>
        </w:r>
      </w:ins>
      <w:ins w:id="37" w:author="Ruixin Wang (vivo)" w:date="2025-02-05T16:15:00Z" w16du:dateUtc="2025-02-05T08:15:00Z">
        <w:r w:rsidR="000206F2">
          <w:rPr>
            <w:rFonts w:eastAsia="宋体" w:hint="eastAsia"/>
            <w:lang w:eastAsia="zh-CN"/>
          </w:rPr>
          <w:t xml:space="preserve"> guidance</w:t>
        </w:r>
      </w:ins>
    </w:p>
    <w:p w14:paraId="683BCC12" w14:textId="7EADF7D4" w:rsidR="00272A1C" w:rsidRDefault="00272A1C" w:rsidP="00272A1C">
      <w:pPr>
        <w:rPr>
          <w:rFonts w:eastAsia="宋体"/>
          <w:lang w:eastAsia="zh-CN"/>
        </w:rPr>
      </w:pPr>
      <w:ins w:id="38" w:author="Ruixin Wang (vivo)" w:date="2025-02-05T15:20:00Z" w16du:dateUtc="2025-02-05T07:20:00Z">
        <w:r>
          <w:rPr>
            <w:rFonts w:eastAsia="宋体" w:hint="eastAsia"/>
            <w:lang w:eastAsia="zh-CN"/>
          </w:rPr>
          <w:t>TBD</w:t>
        </w:r>
      </w:ins>
    </w:p>
    <w:p w14:paraId="72AA9A12" w14:textId="77777777" w:rsidR="00014084" w:rsidRPr="00272A1C" w:rsidRDefault="00014084" w:rsidP="00272A1C">
      <w:pPr>
        <w:rPr>
          <w:ins w:id="39" w:author="Ruixin Wang (vivo)" w:date="2025-02-05T15:19:00Z" w16du:dateUtc="2025-02-05T07:19:00Z"/>
          <w:rFonts w:ascii="Arial" w:eastAsia="宋体" w:hAnsi="Arial" w:cs="Arial"/>
          <w:color w:val="FF0000"/>
          <w:sz w:val="32"/>
          <w:lang w:eastAsia="zh-CN"/>
        </w:rPr>
      </w:pPr>
    </w:p>
    <w:p w14:paraId="4D1152FF" w14:textId="77777777" w:rsidR="003E7F93" w:rsidRPr="00E234CD" w:rsidRDefault="003E7F93"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31829A10" w14:textId="77777777" w:rsidR="00E234CD" w:rsidRDefault="00E234CD" w:rsidP="00D17B25">
      <w:pPr>
        <w:rPr>
          <w:rFonts w:ascii="Arial" w:eastAsia="宋体" w:hAnsi="Arial" w:cs="Arial"/>
          <w:color w:val="FF0000"/>
          <w:sz w:val="32"/>
          <w:lang w:eastAsia="zh-CN"/>
        </w:r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2C9DF60F" w14:textId="77777777" w:rsidR="00D17B25" w:rsidRPr="00E234CD"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42F572DE" w14:textId="77777777" w:rsidR="00D17B25" w:rsidRDefault="00D17B25" w:rsidP="00D17B25">
      <w:pPr>
        <w:pStyle w:val="30"/>
      </w:pPr>
      <w:bookmarkStart w:id="40" w:name="_Toc152607358"/>
      <w:bookmarkStart w:id="41" w:name="_Toc154585675"/>
      <w:bookmarkStart w:id="42" w:name="_Toc155641304"/>
      <w:bookmarkStart w:id="43" w:name="_Toc155641577"/>
      <w:bookmarkStart w:id="44" w:name="_Toc162185412"/>
      <w:bookmarkStart w:id="45" w:name="_Toc169265434"/>
      <w:bookmarkStart w:id="46" w:name="_Toc176253884"/>
      <w:bookmarkStart w:id="47" w:name="_Toc187234096"/>
      <w:r>
        <w:t>7</w:t>
      </w:r>
      <w:r w:rsidRPr="004D3578">
        <w:t>.</w:t>
      </w:r>
      <w:r>
        <w:t>4.2</w:t>
      </w:r>
      <w:r w:rsidRPr="004D3578">
        <w:tab/>
      </w:r>
      <w:r>
        <w:t>TRP test procedure for NR 1Tx configuration</w:t>
      </w:r>
      <w:bookmarkEnd w:id="40"/>
      <w:bookmarkEnd w:id="41"/>
      <w:bookmarkEnd w:id="42"/>
      <w:bookmarkEnd w:id="43"/>
      <w:bookmarkEnd w:id="44"/>
      <w:bookmarkEnd w:id="45"/>
      <w:bookmarkEnd w:id="46"/>
      <w:bookmarkEnd w:id="47"/>
    </w:p>
    <w:p w14:paraId="5D448B2F" w14:textId="77777777" w:rsidR="00D17B25" w:rsidRDefault="00D17B25" w:rsidP="00D17B25">
      <w:pPr>
        <w:pStyle w:val="40"/>
      </w:pPr>
      <w:bookmarkStart w:id="48" w:name="_Toc21020167"/>
      <w:bookmarkStart w:id="49" w:name="_Toc29812999"/>
      <w:bookmarkStart w:id="50" w:name="_Toc29813265"/>
      <w:bookmarkStart w:id="51" w:name="_Toc52565483"/>
      <w:bookmarkStart w:id="52" w:name="_Toc152607359"/>
      <w:bookmarkStart w:id="53" w:name="_Toc154585676"/>
      <w:bookmarkStart w:id="54" w:name="_Toc155641305"/>
      <w:bookmarkStart w:id="55" w:name="_Toc155641578"/>
      <w:bookmarkStart w:id="56" w:name="_Toc162185413"/>
      <w:bookmarkStart w:id="57" w:name="_Toc169265435"/>
      <w:bookmarkStart w:id="58" w:name="_Toc176253885"/>
      <w:bookmarkStart w:id="59" w:name="_Toc187234097"/>
      <w:r>
        <w:t>7</w:t>
      </w:r>
      <w:r w:rsidRPr="00684CEA">
        <w:t>.</w:t>
      </w:r>
      <w:r>
        <w:t>4</w:t>
      </w:r>
      <w:r w:rsidRPr="00684CEA">
        <w:t>.</w:t>
      </w:r>
      <w:r>
        <w:t>2</w:t>
      </w:r>
      <w:r w:rsidRPr="00684CEA">
        <w:t>.1</w:t>
      </w:r>
      <w:r w:rsidRPr="00684CEA">
        <w:tab/>
      </w:r>
      <w:bookmarkEnd w:id="48"/>
      <w:bookmarkEnd w:id="49"/>
      <w:bookmarkEnd w:id="50"/>
      <w:bookmarkEnd w:id="51"/>
      <w:r>
        <w:t>UE configuration</w:t>
      </w:r>
      <w:bookmarkEnd w:id="52"/>
      <w:bookmarkEnd w:id="53"/>
      <w:bookmarkEnd w:id="54"/>
      <w:bookmarkEnd w:id="55"/>
      <w:bookmarkEnd w:id="56"/>
      <w:bookmarkEnd w:id="57"/>
      <w:bookmarkEnd w:id="58"/>
      <w:bookmarkEnd w:id="59"/>
    </w:p>
    <w:p w14:paraId="299C706E" w14:textId="77777777" w:rsidR="00D17B25" w:rsidRDefault="00D17B25" w:rsidP="00D17B25">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60" w:name="_Hlk103727141"/>
      <w:r w:rsidRPr="0060635E">
        <w:t>should be selected based on manufacturer declaration</w:t>
      </w:r>
      <w:bookmarkEnd w:id="60"/>
      <w:r w:rsidRPr="0060635E">
        <w:t>. To ensure the TAS OFF testing, the manufacture should provide either software/guidance to lab to control which Tx antenna is used, or the pre-configured DUT locked at primary antenna.</w:t>
      </w:r>
      <w:r>
        <w:t xml:space="preserve">  </w:t>
      </w:r>
    </w:p>
    <w:p w14:paraId="7191E414" w14:textId="77777777" w:rsidR="00D17B25" w:rsidRDefault="00D17B25" w:rsidP="00D17B25">
      <w:r>
        <w:t xml:space="preserve">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w:t>
      </w:r>
      <w:del w:id="61" w:author="Ruixin Wang (vivo)" w:date="2025-02-05T16:04:00Z" w16du:dateUtc="2025-02-05T08:04:00Z">
        <w:r w:rsidDel="00867024">
          <w:delText xml:space="preserve">for </w:delText>
        </w:r>
      </w:del>
      <w:ins w:id="62" w:author="Ruixin Wang (vivo)" w:date="2025-02-05T16:04:00Z" w16du:dateUtc="2025-02-05T08:04:00Z">
        <w:r>
          <w:rPr>
            <w:rFonts w:eastAsia="宋体" w:hint="eastAsia"/>
            <w:lang w:eastAsia="zh-CN"/>
          </w:rPr>
          <w:t xml:space="preserve">of </w:t>
        </w:r>
      </w:ins>
      <w:r>
        <w:t>each band</w:t>
      </w:r>
      <w:ins w:id="63" w:author="Ruixin Wang (vivo)" w:date="2025-02-05T16:04:00Z" w16du:dateUtc="2025-02-05T08:04:00Z">
        <w:r>
          <w:rPr>
            <w:rFonts w:eastAsia="宋体" w:hint="eastAsia"/>
            <w:lang w:eastAsia="zh-CN"/>
          </w:rPr>
          <w:t xml:space="preserve"> for different UE types</w:t>
        </w:r>
      </w:ins>
      <w:r>
        <w:t>, as defined in Clause 4.3.</w:t>
      </w:r>
    </w:p>
    <w:p w14:paraId="04E7D558" w14:textId="77777777" w:rsidR="00D17B25" w:rsidRDefault="00D17B25" w:rsidP="00D17B25">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4CF05108" w14:textId="77777777" w:rsidR="00D17B25" w:rsidRDefault="00D17B25" w:rsidP="00D17B25">
      <w:pPr>
        <w:pStyle w:val="40"/>
      </w:pPr>
      <w:bookmarkStart w:id="64" w:name="_Toc152607360"/>
      <w:bookmarkStart w:id="65" w:name="_Toc154585677"/>
      <w:bookmarkStart w:id="66" w:name="_Toc155641306"/>
      <w:bookmarkStart w:id="67" w:name="_Toc155641579"/>
      <w:bookmarkStart w:id="68" w:name="_Toc162185414"/>
      <w:bookmarkStart w:id="69" w:name="_Toc169265436"/>
      <w:bookmarkStart w:id="70" w:name="_Toc176253886"/>
      <w:bookmarkStart w:id="71" w:name="_Toc187234098"/>
      <w:r>
        <w:t>7</w:t>
      </w:r>
      <w:r w:rsidRPr="00684CEA">
        <w:t>.</w:t>
      </w:r>
      <w:r>
        <w:t>4</w:t>
      </w:r>
      <w:r w:rsidRPr="00684CEA">
        <w:t>.</w:t>
      </w:r>
      <w:r>
        <w:t>2</w:t>
      </w:r>
      <w:r w:rsidRPr="00684CEA">
        <w:t>.</w:t>
      </w:r>
      <w:r>
        <w:t>2</w:t>
      </w:r>
      <w:r w:rsidRPr="00684CEA">
        <w:tab/>
      </w:r>
      <w:r>
        <w:t>Test procedure</w:t>
      </w:r>
      <w:bookmarkEnd w:id="64"/>
      <w:bookmarkEnd w:id="65"/>
      <w:bookmarkEnd w:id="66"/>
      <w:bookmarkEnd w:id="67"/>
      <w:bookmarkEnd w:id="68"/>
      <w:bookmarkEnd w:id="69"/>
      <w:bookmarkEnd w:id="70"/>
      <w:bookmarkEnd w:id="71"/>
    </w:p>
    <w:p w14:paraId="3A61855C" w14:textId="77777777" w:rsidR="00D17B25" w:rsidRPr="009811EF" w:rsidDel="00E16055" w:rsidRDefault="00D17B25" w:rsidP="00D17B25">
      <w:pPr>
        <w:keepLines/>
        <w:overflowPunct/>
        <w:autoSpaceDE/>
        <w:autoSpaceDN/>
        <w:adjustRightInd/>
        <w:ind w:left="1135" w:hanging="851"/>
        <w:textAlignment w:val="auto"/>
        <w:rPr>
          <w:del w:id="72" w:author="Ruixin Wang (vivo)" w:date="2025-02-05T15:59:00Z" w16du:dateUtc="2025-02-05T07:59:00Z"/>
          <w:rFonts w:eastAsiaTheme="minorEastAsia"/>
          <w:color w:val="FF0000"/>
          <w:lang w:eastAsia="en-US"/>
        </w:rPr>
      </w:pPr>
      <w:del w:id="73" w:author="Ruixin Wang (vivo)" w:date="2025-02-05T15:59:00Z" w16du:dateUtc="2025-02-05T07:59:00Z">
        <w:r w:rsidRPr="009811EF" w:rsidDel="00E16055">
          <w:rPr>
            <w:rFonts w:eastAsiaTheme="minorEastAsia"/>
            <w:color w:val="FF0000"/>
            <w:lang w:eastAsia="en-US"/>
          </w:rPr>
          <w:delText xml:space="preserve">&lt;Editor’s note: in general, </w:delText>
        </w:r>
        <w:r w:rsidRPr="009811EF" w:rsidDel="00E16055">
          <w:rPr>
            <w:rFonts w:eastAsiaTheme="minorEastAsia"/>
            <w:color w:val="FF0000"/>
            <w:lang w:eastAsia="zh-CN"/>
          </w:rPr>
          <w:delText>RedCap test procedure is the same except for forearm positioning.</w:delText>
        </w:r>
        <w:r w:rsidRPr="009811EF" w:rsidDel="00E16055">
          <w:rPr>
            <w:rFonts w:eastAsiaTheme="minorEastAsia"/>
            <w:color w:val="FF0000"/>
            <w:lang w:eastAsia="en-US"/>
          </w:rPr>
          <w:delText>&gt;</w:delText>
        </w:r>
      </w:del>
    </w:p>
    <w:p w14:paraId="4A45F203" w14:textId="77777777" w:rsidR="00D17B25" w:rsidRDefault="00D17B25" w:rsidP="00D17B25">
      <w:pPr>
        <w:rPr>
          <w:ins w:id="74" w:author="Ruixin Wang (vivo)" w:date="2025-02-05T15:54:00Z" w16du:dateUtc="2025-02-05T07:54:00Z"/>
          <w:rFonts w:eastAsia="宋体"/>
          <w:lang w:eastAsia="zh-CN"/>
        </w:rPr>
      </w:pPr>
      <w:ins w:id="75" w:author="Ruixin Wang (vivo)" w:date="2025-02-05T15:54:00Z" w16du:dateUtc="2025-02-05T07:54:00Z">
        <w:r>
          <w:rPr>
            <w:rFonts w:eastAsia="宋体" w:hint="eastAsia"/>
            <w:lang w:eastAsia="zh-CN"/>
          </w:rPr>
          <w:t xml:space="preserve">The 1Tx radiated power test </w:t>
        </w:r>
      </w:ins>
      <w:ins w:id="76" w:author="Ruixin Wang (vivo)" w:date="2025-02-05T15:55:00Z" w16du:dateUtc="2025-02-05T07:55:00Z">
        <w:r>
          <w:rPr>
            <w:rFonts w:eastAsia="宋体" w:hint="eastAsia"/>
            <w:lang w:eastAsia="zh-CN"/>
          </w:rPr>
          <w:t>procedure</w:t>
        </w:r>
      </w:ins>
      <w:ins w:id="77" w:author="Ruixin Wang (vivo)" w:date="2025-02-05T15:54:00Z" w16du:dateUtc="2025-02-05T07:54:00Z">
        <w:r>
          <w:rPr>
            <w:rFonts w:eastAsia="宋体" w:hint="eastAsia"/>
            <w:lang w:eastAsia="zh-CN"/>
          </w:rPr>
          <w:t xml:space="preserve"> is general for different UE</w:t>
        </w:r>
      </w:ins>
      <w:ins w:id="78" w:author="Ruixin Wang (vivo)" w:date="2025-02-05T15:55:00Z" w16du:dateUtc="2025-02-05T07:55:00Z">
        <w:r>
          <w:rPr>
            <w:rFonts w:eastAsia="宋体" w:hint="eastAsia"/>
            <w:lang w:eastAsia="zh-CN"/>
          </w:rPr>
          <w:t xml:space="preserve"> types, e.g., smartphone, RedCap, </w:t>
        </w:r>
      </w:ins>
      <w:ins w:id="79" w:author="Ruixin Wang (vivo)" w:date="2025-02-05T15:56:00Z" w16du:dateUtc="2025-02-05T07:56:00Z">
        <w:r>
          <w:rPr>
            <w:rFonts w:eastAsia="宋体" w:hint="eastAsia"/>
            <w:lang w:eastAsia="zh-CN"/>
          </w:rPr>
          <w:t xml:space="preserve">and </w:t>
        </w:r>
      </w:ins>
      <w:ins w:id="80" w:author="Ruixin Wang (vivo)" w:date="2025-02-05T15:55:00Z" w16du:dateUtc="2025-02-05T07:55:00Z">
        <w:r>
          <w:rPr>
            <w:rFonts w:eastAsia="宋体" w:hint="eastAsia"/>
            <w:lang w:eastAsia="zh-CN"/>
          </w:rPr>
          <w:t>head-mounted devices.</w:t>
        </w:r>
      </w:ins>
    </w:p>
    <w:p w14:paraId="786243E3" w14:textId="77777777" w:rsidR="00D17B25" w:rsidRPr="00080304" w:rsidRDefault="00D17B25" w:rsidP="00D17B25">
      <w:r>
        <w:t xml:space="preserve">For UE configured with 1Tx for NR carrier, SA or EN-DC mode, the </w:t>
      </w:r>
      <w:r w:rsidRPr="00080304">
        <w:t>measurement procedure includes the following steps:</w:t>
      </w:r>
    </w:p>
    <w:p w14:paraId="6CD363C2" w14:textId="6166E65D" w:rsidR="00D17B25" w:rsidRPr="00AE3D1A" w:rsidRDefault="00D17B25" w:rsidP="00D17B25">
      <w:pPr>
        <w:pStyle w:val="B10"/>
      </w:pPr>
      <w:r>
        <w:t>1</w:t>
      </w:r>
      <w:r>
        <w:rPr>
          <w:lang w:eastAsia="zh-CN"/>
        </w:rPr>
        <w:t>)</w:t>
      </w:r>
      <w:r>
        <w:rPr>
          <w:lang w:eastAsia="zh-CN"/>
        </w:rPr>
        <w:tab/>
      </w:r>
      <w:r w:rsidRPr="00080304">
        <w:t xml:space="preserve">Place the DUT inside the QZ following the </w:t>
      </w:r>
      <w:ins w:id="81" w:author="Ruixin Wang (vivo)" w:date="2025-02-05T16:08:00Z" w16du:dateUtc="2025-02-05T08:08:00Z">
        <w:r>
          <w:rPr>
            <w:rFonts w:eastAsia="宋体" w:hint="eastAsia"/>
            <w:lang w:eastAsia="zh-CN"/>
          </w:rPr>
          <w:t>corresponding</w:t>
        </w:r>
        <w:r w:rsidRPr="00080304">
          <w:t xml:space="preserve"> </w:t>
        </w:r>
      </w:ins>
      <w:r w:rsidRPr="00080304">
        <w:t>positioning</w:t>
      </w:r>
      <w:r w:rsidRPr="00AE3D1A">
        <w:t xml:space="preserve"> guideline defined in Clause 6.</w:t>
      </w:r>
    </w:p>
    <w:p w14:paraId="04A6F2E8" w14:textId="77777777" w:rsidR="00D17B25" w:rsidRDefault="00D17B25" w:rsidP="00D17B25">
      <w:pPr>
        <w:pStyle w:val="B10"/>
      </w:pPr>
      <w:r>
        <w:t>2)</w:t>
      </w:r>
      <w:r>
        <w:tab/>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13C15147" w14:textId="77777777" w:rsidR="00D17B25" w:rsidRDefault="00D17B25" w:rsidP="00D17B25">
      <w:pPr>
        <w:pStyle w:val="B10"/>
      </w:pPr>
      <w:r>
        <w:lastRenderedPageBreak/>
        <w:t>3)</w:t>
      </w:r>
      <w:r>
        <w:tab/>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7A57BD99" w14:textId="77777777" w:rsidR="00D17B25" w:rsidRPr="001C6D91" w:rsidRDefault="00D17B25" w:rsidP="00D17B25">
      <w:r w:rsidRPr="00F254B2">
        <w:t>The TRP value is calculated using the TRP integration approaches outlined in</w:t>
      </w:r>
      <w:r>
        <w:t xml:space="preserve"> Clause 5.1.1</w:t>
      </w:r>
      <w:r>
        <w:rPr>
          <w:rFonts w:hint="eastAsia"/>
          <w:lang w:eastAsia="zh-CN"/>
        </w:rPr>
        <w:t>.2</w:t>
      </w:r>
      <w:r>
        <w:t>.</w:t>
      </w: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2A4C7DC" w14:textId="77777777" w:rsidR="00D17B25" w:rsidRDefault="00D17B25" w:rsidP="00D17B25">
      <w:pPr>
        <w:rPr>
          <w:rFonts w:ascii="Arial" w:eastAsia="宋体" w:hAnsi="Arial" w:cs="Arial"/>
          <w:b/>
          <w:color w:val="FF0000"/>
          <w:sz w:val="32"/>
          <w:lang w:eastAsia="zh-CN"/>
        </w:rPr>
      </w:pP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682626BB" w14:textId="77777777" w:rsidR="00D17B25" w:rsidRPr="00E234CD"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0E702B60" w14:textId="77777777" w:rsidR="00D17B25" w:rsidRDefault="00D17B25" w:rsidP="00D17B25">
      <w:pPr>
        <w:pStyle w:val="30"/>
      </w:pPr>
      <w:bookmarkStart w:id="82" w:name="_Toc152607370"/>
      <w:bookmarkStart w:id="83" w:name="_Toc154585687"/>
      <w:bookmarkStart w:id="84" w:name="_Toc155641316"/>
      <w:bookmarkStart w:id="85" w:name="_Toc155641589"/>
      <w:bookmarkStart w:id="86" w:name="_Toc162185424"/>
      <w:bookmarkStart w:id="87" w:name="_Toc169265446"/>
      <w:bookmarkStart w:id="88" w:name="_Toc176253896"/>
      <w:bookmarkStart w:id="89" w:name="_Toc187234108"/>
      <w:r>
        <w:t>7</w:t>
      </w:r>
      <w:r w:rsidRPr="004D3578">
        <w:t>.</w:t>
      </w:r>
      <w:r>
        <w:t>5.2</w:t>
      </w:r>
      <w:r w:rsidRPr="004D3578">
        <w:tab/>
      </w:r>
      <w:r>
        <w:t>TRS test procedure for NR 1Tx configuration</w:t>
      </w:r>
      <w:bookmarkEnd w:id="82"/>
      <w:bookmarkEnd w:id="83"/>
      <w:bookmarkEnd w:id="84"/>
      <w:bookmarkEnd w:id="85"/>
      <w:bookmarkEnd w:id="86"/>
      <w:bookmarkEnd w:id="87"/>
      <w:bookmarkEnd w:id="88"/>
      <w:bookmarkEnd w:id="89"/>
    </w:p>
    <w:p w14:paraId="003CC0AB" w14:textId="77777777" w:rsidR="00D17B25" w:rsidRDefault="00D17B25" w:rsidP="00D17B25">
      <w:pPr>
        <w:pStyle w:val="40"/>
      </w:pPr>
      <w:bookmarkStart w:id="90" w:name="_Toc152607371"/>
      <w:bookmarkStart w:id="91" w:name="_Toc154585688"/>
      <w:bookmarkStart w:id="92" w:name="_Toc155641317"/>
      <w:bookmarkStart w:id="93" w:name="_Toc155641590"/>
      <w:bookmarkStart w:id="94" w:name="_Toc162185425"/>
      <w:bookmarkStart w:id="95" w:name="_Toc169265447"/>
      <w:bookmarkStart w:id="96" w:name="_Toc176253897"/>
      <w:bookmarkStart w:id="97" w:name="_Toc187234109"/>
      <w:r>
        <w:t>7</w:t>
      </w:r>
      <w:r w:rsidRPr="00684CEA">
        <w:t>.</w:t>
      </w:r>
      <w:r>
        <w:t>5</w:t>
      </w:r>
      <w:r w:rsidRPr="00684CEA">
        <w:t>.</w:t>
      </w:r>
      <w:r>
        <w:t>2</w:t>
      </w:r>
      <w:r w:rsidRPr="00684CEA">
        <w:t>.1</w:t>
      </w:r>
      <w:r w:rsidRPr="00684CEA">
        <w:tab/>
      </w:r>
      <w:r>
        <w:t>UE configuration</w:t>
      </w:r>
      <w:bookmarkEnd w:id="90"/>
      <w:bookmarkEnd w:id="91"/>
      <w:bookmarkEnd w:id="92"/>
      <w:bookmarkEnd w:id="93"/>
      <w:bookmarkEnd w:id="94"/>
      <w:bookmarkEnd w:id="95"/>
      <w:bookmarkEnd w:id="96"/>
      <w:bookmarkEnd w:id="97"/>
    </w:p>
    <w:p w14:paraId="35B81BD7" w14:textId="1F72E3A2" w:rsidR="00D17B25" w:rsidRPr="001221C3" w:rsidRDefault="00D17B25" w:rsidP="00D17B25">
      <w:pPr>
        <w:keepLines/>
        <w:overflowPunct/>
        <w:autoSpaceDE/>
        <w:autoSpaceDN/>
        <w:adjustRightInd/>
        <w:ind w:left="1135" w:hanging="851"/>
        <w:textAlignment w:val="auto"/>
        <w:rPr>
          <w:rFonts w:eastAsiaTheme="minorEastAsia"/>
          <w:color w:val="FF0000"/>
          <w:lang w:eastAsia="en-US"/>
        </w:rPr>
      </w:pPr>
      <w:del w:id="98" w:author="Ruixin Wang (vivo)" w:date="2025-02-05T16:07:00Z" w16du:dateUtc="2025-02-05T08:07:00Z">
        <w:r w:rsidRPr="001221C3" w:rsidDel="00D17B25">
          <w:rPr>
            <w:rFonts w:eastAsiaTheme="minorEastAsia"/>
            <w:color w:val="FF0000"/>
            <w:lang w:eastAsia="en-US"/>
          </w:rPr>
          <w:delText xml:space="preserve">&lt;Editor’s note: </w:delText>
        </w:r>
        <w:r w:rsidRPr="001221C3" w:rsidDel="00D17B25">
          <w:rPr>
            <w:rFonts w:eastAsiaTheme="minorEastAsia"/>
            <w:color w:val="FF0000"/>
            <w:lang w:eastAsia="zh-CN"/>
          </w:rPr>
          <w:delText>RedCap configuration can be further added, mainly the band parameters and number of antennas</w:delText>
        </w:r>
        <w:r w:rsidRPr="001221C3" w:rsidDel="00D17B25">
          <w:rPr>
            <w:rFonts w:eastAsiaTheme="minorEastAsia"/>
            <w:color w:val="FF0000"/>
            <w:lang w:eastAsia="en-US"/>
          </w:rPr>
          <w:delText>&gt;</w:delText>
        </w:r>
      </w:del>
    </w:p>
    <w:p w14:paraId="7310D807" w14:textId="5C1326E5" w:rsidR="00D17B25" w:rsidRDefault="00D17B25" w:rsidP="00D17B25">
      <w:r>
        <w:rPr>
          <w:lang w:eastAsia="zh-CN"/>
        </w:rPr>
        <w:t>For Standalone, t</w:t>
      </w:r>
      <w:r>
        <w:t xml:space="preserve">he NR System Simulator (SS) and DUT shall be configured per section 7.3.2 (Reference sensitivity power level) of TS 38.521-1 [5] using the defaults specified in TS 38.521-1 [5] and TS 38.508-1 [7] as applicable. The measurement should be carried out based on the detailed test parameters </w:t>
      </w:r>
      <w:del w:id="99" w:author="Ruixin Wang (vivo)" w:date="2025-02-05T16:07:00Z" w16du:dateUtc="2025-02-05T08:07:00Z">
        <w:r w:rsidDel="00D17B25">
          <w:delText xml:space="preserve">for </w:delText>
        </w:r>
      </w:del>
      <w:ins w:id="100" w:author="Ruixin Wang (vivo)" w:date="2025-02-05T16:07:00Z" w16du:dateUtc="2025-02-05T08:07:00Z">
        <w:r>
          <w:rPr>
            <w:rFonts w:eastAsia="宋体" w:hint="eastAsia"/>
            <w:lang w:eastAsia="zh-CN"/>
          </w:rPr>
          <w:t>of</w:t>
        </w:r>
        <w:r>
          <w:t xml:space="preserve"> </w:t>
        </w:r>
      </w:ins>
      <w:r>
        <w:t>each band</w:t>
      </w:r>
      <w:ins w:id="101" w:author="Ruixin Wang (vivo)" w:date="2025-02-05T16:07:00Z" w16du:dateUtc="2025-02-05T08:07:00Z">
        <w:r>
          <w:rPr>
            <w:rFonts w:eastAsia="宋体" w:hint="eastAsia"/>
            <w:lang w:eastAsia="zh-CN"/>
          </w:rPr>
          <w:t xml:space="preserve"> for different UE types</w:t>
        </w:r>
      </w:ins>
      <w:r>
        <w:t>, as defined in Clause 4.</w:t>
      </w:r>
    </w:p>
    <w:p w14:paraId="683C735C" w14:textId="77777777" w:rsidR="00D17B25" w:rsidRDefault="00D17B25" w:rsidP="00D17B25">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w:t>
      </w:r>
      <w:r>
        <w:rPr>
          <w:rFonts w:eastAsia="等线"/>
          <w:lang w:val="x-none" w:eastAsia="zh-CN"/>
        </w:rPr>
        <w:t>50%-50% power splitting, i.e.,</w:t>
      </w:r>
    </w:p>
    <w:p w14:paraId="72228322" w14:textId="77777777" w:rsidR="00D17B25" w:rsidRDefault="00D17B25" w:rsidP="00D17B25">
      <w:pPr>
        <w:pStyle w:val="B10"/>
      </w:pPr>
      <w:r>
        <w:t>-</w:t>
      </w:r>
      <w:r>
        <w:tab/>
        <w:t>For PC3, p-MaxEUTRA-r15=20 dBm, and p-NR-FR1= 20dBm;</w:t>
      </w:r>
    </w:p>
    <w:p w14:paraId="310DB314" w14:textId="77777777" w:rsidR="00D17B25" w:rsidRDefault="00D17B25" w:rsidP="00D17B25">
      <w:pPr>
        <w:pStyle w:val="B10"/>
      </w:pPr>
      <w:r>
        <w:t>-</w:t>
      </w:r>
      <w:r>
        <w:tab/>
        <w:t>or PC2, p-MaxEUTRA-r15=23 dBm, and p-NR-FR1= 23dBm.</w:t>
      </w:r>
    </w:p>
    <w:p w14:paraId="759BC654" w14:textId="77777777" w:rsidR="00D17B25" w:rsidRDefault="00D17B25" w:rsidP="00D17B25">
      <w:r>
        <w:t>Different from handheld UE, a Redcap UE is required to be equipped with a minimum of single Rx antenna and maximum of two Rx antenna.</w:t>
      </w:r>
    </w:p>
    <w:p w14:paraId="741469F7" w14:textId="77777777" w:rsidR="00D17B25" w:rsidRDefault="00D17B25" w:rsidP="00D17B25">
      <w:pPr>
        <w:pStyle w:val="40"/>
      </w:pPr>
      <w:bookmarkStart w:id="102" w:name="_Toc152607372"/>
      <w:bookmarkStart w:id="103" w:name="_Toc154585689"/>
      <w:bookmarkStart w:id="104" w:name="_Toc155641318"/>
      <w:bookmarkStart w:id="105" w:name="_Toc155641591"/>
      <w:bookmarkStart w:id="106" w:name="_Toc162185426"/>
      <w:bookmarkStart w:id="107" w:name="_Toc169265448"/>
      <w:bookmarkStart w:id="108" w:name="_Toc176253898"/>
      <w:bookmarkStart w:id="109" w:name="_Toc187234110"/>
      <w:r>
        <w:t>7</w:t>
      </w:r>
      <w:r w:rsidRPr="00684CEA">
        <w:t>.</w:t>
      </w:r>
      <w:r>
        <w:t>5</w:t>
      </w:r>
      <w:r w:rsidRPr="00684CEA">
        <w:t>.</w:t>
      </w:r>
      <w:r>
        <w:t>2</w:t>
      </w:r>
      <w:r w:rsidRPr="00684CEA">
        <w:t>.</w:t>
      </w:r>
      <w:r>
        <w:t>2</w:t>
      </w:r>
      <w:r w:rsidRPr="00684CEA">
        <w:tab/>
      </w:r>
      <w:r>
        <w:t>Test Procedure</w:t>
      </w:r>
      <w:bookmarkEnd w:id="102"/>
      <w:bookmarkEnd w:id="103"/>
      <w:bookmarkEnd w:id="104"/>
      <w:bookmarkEnd w:id="105"/>
      <w:bookmarkEnd w:id="106"/>
      <w:bookmarkEnd w:id="107"/>
      <w:bookmarkEnd w:id="108"/>
      <w:bookmarkEnd w:id="109"/>
    </w:p>
    <w:p w14:paraId="4E3226D6" w14:textId="25154D94" w:rsidR="00D17B25" w:rsidRPr="00181C8E" w:rsidDel="00D17B25" w:rsidRDefault="00D17B25" w:rsidP="00D17B25">
      <w:pPr>
        <w:keepLines/>
        <w:overflowPunct/>
        <w:autoSpaceDE/>
        <w:autoSpaceDN/>
        <w:adjustRightInd/>
        <w:ind w:left="1135" w:hanging="851"/>
        <w:textAlignment w:val="auto"/>
        <w:rPr>
          <w:del w:id="110" w:author="Ruixin Wang (vivo)" w:date="2025-02-05T16:08:00Z" w16du:dateUtc="2025-02-05T08:08:00Z"/>
          <w:rFonts w:eastAsiaTheme="minorEastAsia"/>
          <w:color w:val="FF0000"/>
          <w:lang w:eastAsia="en-US"/>
        </w:rPr>
      </w:pPr>
      <w:del w:id="111" w:author="Ruixin Wang (vivo)" w:date="2025-02-05T16:08:00Z" w16du:dateUtc="2025-02-05T08:08:00Z">
        <w:r w:rsidRPr="00181C8E" w:rsidDel="00D17B25">
          <w:rPr>
            <w:rFonts w:eastAsiaTheme="minorEastAsia"/>
            <w:color w:val="FF0000"/>
            <w:lang w:eastAsia="en-US"/>
          </w:rPr>
          <w:delText xml:space="preserve">&lt;Editor’s note: in general, </w:delText>
        </w:r>
        <w:r w:rsidRPr="00181C8E" w:rsidDel="00D17B25">
          <w:rPr>
            <w:rFonts w:eastAsiaTheme="minorEastAsia"/>
            <w:color w:val="FF0000"/>
            <w:lang w:eastAsia="zh-CN"/>
          </w:rPr>
          <w:delText>RedCap test procedure is the same except for forearm positioning.</w:delText>
        </w:r>
        <w:r w:rsidRPr="00181C8E" w:rsidDel="00D17B25">
          <w:rPr>
            <w:rFonts w:eastAsiaTheme="minorEastAsia"/>
            <w:color w:val="FF0000"/>
            <w:lang w:eastAsia="en-US"/>
          </w:rPr>
          <w:delText>&gt;</w:delText>
        </w:r>
      </w:del>
    </w:p>
    <w:p w14:paraId="0F20DD4E" w14:textId="45F151A3" w:rsidR="00D17B25" w:rsidRDefault="00D17B25" w:rsidP="00D17B25">
      <w:pPr>
        <w:rPr>
          <w:ins w:id="112" w:author="Ruixin Wang (vivo)" w:date="2025-02-05T16:07:00Z" w16du:dateUtc="2025-02-05T08:07:00Z"/>
          <w:rFonts w:eastAsia="宋体"/>
          <w:lang w:eastAsia="zh-CN"/>
        </w:rPr>
      </w:pPr>
      <w:ins w:id="113" w:author="Ruixin Wang (vivo)" w:date="2025-02-05T16:07:00Z" w16du:dateUtc="2025-02-05T08:07:00Z">
        <w:r>
          <w:rPr>
            <w:rFonts w:eastAsia="宋体" w:hint="eastAsia"/>
            <w:lang w:eastAsia="zh-CN"/>
          </w:rPr>
          <w:t>The radiated sensitiv</w:t>
        </w:r>
      </w:ins>
      <w:ins w:id="114" w:author="Ruixin Wang (vivo)" w:date="2025-02-05T16:08:00Z" w16du:dateUtc="2025-02-05T08:08:00Z">
        <w:r>
          <w:rPr>
            <w:rFonts w:eastAsia="宋体" w:hint="eastAsia"/>
            <w:lang w:eastAsia="zh-CN"/>
          </w:rPr>
          <w:t>ity</w:t>
        </w:r>
      </w:ins>
      <w:ins w:id="115" w:author="Ruixin Wang (vivo)" w:date="2025-02-05T16:07:00Z" w16du:dateUtc="2025-02-05T08:07:00Z">
        <w:r>
          <w:rPr>
            <w:rFonts w:eastAsia="宋体" w:hint="eastAsia"/>
            <w:lang w:eastAsia="zh-CN"/>
          </w:rPr>
          <w:t xml:space="preserve"> test procedure</w:t>
        </w:r>
      </w:ins>
      <w:ins w:id="116" w:author="Ruixin Wang (vivo)" w:date="2025-02-05T16:08:00Z" w16du:dateUtc="2025-02-05T08:08:00Z">
        <w:r>
          <w:rPr>
            <w:rFonts w:eastAsia="宋体" w:hint="eastAsia"/>
            <w:lang w:eastAsia="zh-CN"/>
          </w:rPr>
          <w:t xml:space="preserve"> with 1Tx configuration</w:t>
        </w:r>
      </w:ins>
      <w:ins w:id="117" w:author="Ruixin Wang (vivo)" w:date="2025-02-05T16:07:00Z" w16du:dateUtc="2025-02-05T08:07:00Z">
        <w:r>
          <w:rPr>
            <w:rFonts w:eastAsia="宋体" w:hint="eastAsia"/>
            <w:lang w:eastAsia="zh-CN"/>
          </w:rPr>
          <w:t xml:space="preserve"> is general for different UE types, e.g., smartphone, RedCap, and head-mounted devices.</w:t>
        </w:r>
      </w:ins>
    </w:p>
    <w:p w14:paraId="7508AE30" w14:textId="77777777" w:rsidR="00D17B25" w:rsidRPr="00080304" w:rsidRDefault="00D17B25" w:rsidP="00D17B25">
      <w:r>
        <w:t xml:space="preserve">For UE configured with 1Tx for NR carrier, SA or EN-DC mode, the </w:t>
      </w:r>
      <w:r w:rsidRPr="00080304">
        <w:t>measurement procedure includes the following steps:</w:t>
      </w:r>
    </w:p>
    <w:p w14:paraId="690F6E75" w14:textId="1D468BFF" w:rsidR="00D17B25" w:rsidRDefault="00D17B25" w:rsidP="00D17B25">
      <w:pPr>
        <w:pStyle w:val="B10"/>
      </w:pPr>
      <w:r>
        <w:t>1)</w:t>
      </w:r>
      <w:r>
        <w:tab/>
        <w:t>Place</w:t>
      </w:r>
      <w:r w:rsidRPr="00684CEA">
        <w:t xml:space="preserve"> the DUT inside the QZ</w:t>
      </w:r>
      <w:r>
        <w:t xml:space="preserve"> following the </w:t>
      </w:r>
      <w:ins w:id="118" w:author="Ruixin Wang (vivo)" w:date="2025-02-05T16:08:00Z" w16du:dateUtc="2025-02-05T08:08:00Z">
        <w:r>
          <w:rPr>
            <w:rFonts w:eastAsia="宋体" w:hint="eastAsia"/>
            <w:lang w:eastAsia="zh-CN"/>
          </w:rPr>
          <w:t xml:space="preserve">corresponding </w:t>
        </w:r>
      </w:ins>
      <w:r>
        <w:t>positioning guideline defined in Clause 6</w:t>
      </w:r>
      <w:r w:rsidRPr="00684CEA">
        <w:t>.</w:t>
      </w:r>
    </w:p>
    <w:p w14:paraId="100D64A2" w14:textId="77777777" w:rsidR="00D17B25" w:rsidRDefault="00D17B25" w:rsidP="00D17B25">
      <w:pPr>
        <w:pStyle w:val="B10"/>
      </w:pPr>
      <w:r>
        <w:t>2)</w:t>
      </w:r>
      <w:r>
        <w:tab/>
      </w:r>
      <w:r w:rsidRPr="005A0A73">
        <w:t xml:space="preserve">Connect the SS with the DUT through the </w:t>
      </w:r>
      <w:r>
        <w:t>measurement</w:t>
      </w:r>
      <w:r w:rsidRPr="005A0A73">
        <w:t xml:space="preserve"> antenna</w:t>
      </w:r>
      <w:r>
        <w:t>.</w:t>
      </w:r>
    </w:p>
    <w:p w14:paraId="6CDA646E" w14:textId="77777777" w:rsidR="00D17B25" w:rsidRDefault="00D17B25" w:rsidP="00D17B25">
      <w:pPr>
        <w:pStyle w:val="B10"/>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114BB80A" w14:textId="77777777" w:rsidR="00D17B25" w:rsidRPr="001C6D91" w:rsidRDefault="00D17B25" w:rsidP="00D17B25">
      <w:r w:rsidRPr="00F254B2">
        <w:t>The TR</w:t>
      </w:r>
      <w:r>
        <w:t xml:space="preserve">S </w:t>
      </w:r>
      <w:r w:rsidRPr="00F254B2">
        <w:t xml:space="preserve">value is calculated using the </w:t>
      </w:r>
      <w:r>
        <w:t>equation</w:t>
      </w:r>
      <w:r w:rsidRPr="00F254B2">
        <w:t xml:space="preserve"> outlined in</w:t>
      </w:r>
      <w:r>
        <w:t xml:space="preserve"> Clause 5.2.2.</w:t>
      </w:r>
    </w:p>
    <w:p w14:paraId="5699EDCA"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45B40171" w14:textId="77777777" w:rsidR="00D17B25" w:rsidRDefault="00D17B25" w:rsidP="00887F4E">
      <w:pPr>
        <w:rPr>
          <w:rFonts w:ascii="Arial" w:eastAsia="宋体" w:hAnsi="Arial" w:cs="Arial"/>
          <w:color w:val="FF0000"/>
          <w:sz w:val="32"/>
          <w:lang w:eastAsia="zh-CN"/>
        </w:rPr>
      </w:pPr>
    </w:p>
    <w:p w14:paraId="3B19098C" w14:textId="4351A5F1" w:rsidR="00887F4E" w:rsidRPr="00FC4759" w:rsidRDefault="00887F4E" w:rsidP="00887F4E">
      <w:pPr>
        <w:rPr>
          <w:rFonts w:ascii="Arial" w:hAnsi="Arial" w:cs="Arial"/>
          <w:color w:val="FF0000"/>
          <w:sz w:val="32"/>
        </w:rPr>
      </w:pPr>
      <w:r w:rsidRPr="00FC4759">
        <w:rPr>
          <w:rFonts w:ascii="Arial" w:hAnsi="Arial" w:cs="Arial"/>
          <w:color w:val="FF0000"/>
          <w:sz w:val="32"/>
        </w:rPr>
        <w:t>&lt;&lt;&lt; Skip Unchanged Sections &gt;&gt;&gt;</w:t>
      </w:r>
    </w:p>
    <w:p w14:paraId="4A901C19" w14:textId="77777777" w:rsidR="00887F4E" w:rsidRPr="00FC4759" w:rsidRDefault="00887F4E"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5319B135" w14:textId="106B3C0C" w:rsidR="00745784" w:rsidRPr="000F683A" w:rsidRDefault="00745784" w:rsidP="00745784">
      <w:pPr>
        <w:pStyle w:val="10"/>
        <w:rPr>
          <w:ins w:id="119" w:author="Ruixin Wang (vivo)" w:date="2024-11-07T10:44:00Z" w16du:dateUtc="2024-11-07T02:44:00Z"/>
          <w:rFonts w:eastAsia="宋体"/>
          <w:lang w:eastAsia="zh-CN"/>
        </w:rPr>
      </w:pPr>
      <w:bookmarkStart w:id="120" w:name="_Toc152607405"/>
      <w:bookmarkStart w:id="121" w:name="_Toc154585722"/>
      <w:bookmarkStart w:id="122" w:name="_Toc155641351"/>
      <w:bookmarkStart w:id="123" w:name="_Toc155641624"/>
      <w:bookmarkStart w:id="124" w:name="_Toc162185459"/>
      <w:bookmarkStart w:id="125" w:name="_Toc169265481"/>
      <w:bookmarkStart w:id="126" w:name="_Toc176253931"/>
      <w:bookmarkStart w:id="127" w:name="_Toc152607408"/>
      <w:bookmarkStart w:id="128" w:name="_Toc154585725"/>
      <w:bookmarkStart w:id="129" w:name="_Toc155641354"/>
      <w:bookmarkStart w:id="130" w:name="_Toc155641627"/>
      <w:bookmarkStart w:id="131" w:name="_Toc162185462"/>
      <w:bookmarkStart w:id="132" w:name="_Toc169265484"/>
      <w:bookmarkStart w:id="133" w:name="_Toc176253934"/>
      <w:ins w:id="134" w:author="Ruixin Wang (vivo)" w:date="2024-11-07T10:45:00Z" w16du:dateUtc="2024-11-07T02:45:00Z">
        <w:r>
          <w:rPr>
            <w:rFonts w:eastAsia="宋体" w:hint="eastAsia"/>
            <w:lang w:eastAsia="zh-CN"/>
          </w:rPr>
          <w:t>10</w:t>
        </w:r>
      </w:ins>
      <w:ins w:id="135" w:author="Ruixin Wang (vivo)" w:date="2024-11-07T10:44:00Z" w16du:dateUtc="2024-11-07T02:44:00Z">
        <w:r w:rsidRPr="004D3578">
          <w:tab/>
        </w:r>
      </w:ins>
      <w:ins w:id="136" w:author="Ruixin Wang (vivo)" w:date="2024-11-07T10:45:00Z" w16du:dateUtc="2024-11-07T02:45:00Z">
        <w:r>
          <w:rPr>
            <w:rFonts w:eastAsia="宋体" w:hint="eastAsia"/>
            <w:lang w:eastAsia="zh-CN"/>
          </w:rPr>
          <w:t xml:space="preserve">Alternative </w:t>
        </w:r>
      </w:ins>
      <w:ins w:id="137" w:author="Ruixin Wang (vivo)" w:date="2024-11-07T10:44:00Z" w16du:dateUtc="2024-11-07T02:44:00Z">
        <w:r>
          <w:t>methodologies</w:t>
        </w:r>
      </w:ins>
      <w:bookmarkEnd w:id="120"/>
      <w:bookmarkEnd w:id="121"/>
      <w:bookmarkEnd w:id="122"/>
      <w:bookmarkEnd w:id="123"/>
      <w:bookmarkEnd w:id="124"/>
      <w:bookmarkEnd w:id="125"/>
      <w:bookmarkEnd w:id="126"/>
      <w:ins w:id="138" w:author="Ruixin Wang (vivo)" w:date="2024-11-07T10:46:00Z" w16du:dateUtc="2024-11-07T02:46:00Z">
        <w:r>
          <w:rPr>
            <w:rFonts w:eastAsia="宋体" w:hint="eastAsia"/>
            <w:lang w:eastAsia="zh-CN"/>
          </w:rPr>
          <w:t xml:space="preserve"> to resolve battery issue</w:t>
        </w:r>
      </w:ins>
    </w:p>
    <w:p w14:paraId="1BB020A3" w14:textId="122AEFD4" w:rsidR="00745784" w:rsidRDefault="00745784" w:rsidP="00745784">
      <w:pPr>
        <w:pStyle w:val="2"/>
        <w:rPr>
          <w:ins w:id="139" w:author="Ruixin Wang (vivo)" w:date="2024-11-07T10:44:00Z" w16du:dateUtc="2024-11-07T02:44:00Z"/>
        </w:rPr>
      </w:pPr>
      <w:bookmarkStart w:id="140" w:name="_Toc152607406"/>
      <w:bookmarkStart w:id="141" w:name="_Toc154585723"/>
      <w:bookmarkStart w:id="142" w:name="_Toc155641352"/>
      <w:bookmarkStart w:id="143" w:name="_Toc155641625"/>
      <w:bookmarkStart w:id="144" w:name="_Toc162185460"/>
      <w:bookmarkStart w:id="145" w:name="_Toc169265482"/>
      <w:bookmarkStart w:id="146" w:name="_Toc176253932"/>
      <w:ins w:id="147" w:author="Ruixin Wang (vivo)" w:date="2024-11-07T10:46:00Z" w16du:dateUtc="2024-11-07T02:46:00Z">
        <w:r>
          <w:rPr>
            <w:rFonts w:eastAsia="宋体" w:hint="eastAsia"/>
            <w:lang w:eastAsia="zh-CN"/>
          </w:rPr>
          <w:t>10</w:t>
        </w:r>
      </w:ins>
      <w:ins w:id="148" w:author="Ruixin Wang (vivo)" w:date="2024-11-07T10:44:00Z" w16du:dateUtc="2024-11-07T02:44:00Z">
        <w:r>
          <w:t>.1</w:t>
        </w:r>
        <w:r>
          <w:tab/>
          <w:t>General</w:t>
        </w:r>
        <w:bookmarkEnd w:id="140"/>
        <w:bookmarkEnd w:id="141"/>
        <w:bookmarkEnd w:id="142"/>
        <w:bookmarkEnd w:id="143"/>
        <w:bookmarkEnd w:id="144"/>
        <w:bookmarkEnd w:id="145"/>
        <w:bookmarkEnd w:id="146"/>
      </w:ins>
    </w:p>
    <w:p w14:paraId="4EE0D3A6" w14:textId="13492BBA" w:rsidR="00745784" w:rsidRPr="005B4C60" w:rsidRDefault="00745784" w:rsidP="000F683A">
      <w:pPr>
        <w:keepLines/>
        <w:overflowPunct/>
        <w:autoSpaceDE/>
        <w:autoSpaceDN/>
        <w:adjustRightInd/>
        <w:textAlignment w:val="auto"/>
        <w:rPr>
          <w:ins w:id="149" w:author="Ruixin Wang (vivo)" w:date="2024-11-07T10:44:00Z" w16du:dateUtc="2024-11-07T02:44:00Z"/>
          <w:rFonts w:eastAsiaTheme="minorEastAsia"/>
          <w:color w:val="FF0000"/>
          <w:lang w:eastAsia="en-US"/>
        </w:rPr>
      </w:pPr>
      <w:ins w:id="150" w:author="Ruixin Wang (vivo)" w:date="2024-11-07T10:46:00Z" w16du:dateUtc="2024-11-07T02:46:00Z">
        <w:r>
          <w:t>Th</w:t>
        </w:r>
        <w:r>
          <w:rPr>
            <w:rFonts w:eastAsia="宋体" w:hint="eastAsia"/>
            <w:lang w:eastAsia="zh-CN"/>
          </w:rPr>
          <w:t>is Clause define alternative test methodologies to reso</w:t>
        </w:r>
      </w:ins>
      <w:ins w:id="151" w:author="Ruixin Wang (vivo)" w:date="2024-11-07T10:47:00Z" w16du:dateUtc="2024-11-07T02:47:00Z">
        <w:r>
          <w:rPr>
            <w:rFonts w:eastAsia="宋体" w:hint="eastAsia"/>
            <w:lang w:eastAsia="zh-CN"/>
          </w:rPr>
          <w:t>lve the battery issue of devices during TRP/TRS testing.</w:t>
        </w:r>
      </w:ins>
      <w:ins w:id="152" w:author="Ruixin Wang (vivo)" w:date="2024-11-07T10:46:00Z" w16du:dateUtc="2024-11-07T02:46:00Z">
        <w:r>
          <w:t xml:space="preserve"> </w:t>
        </w:r>
      </w:ins>
    </w:p>
    <w:p w14:paraId="22245741" w14:textId="644E312D" w:rsidR="00745784" w:rsidRDefault="00745784" w:rsidP="00745784">
      <w:pPr>
        <w:pStyle w:val="2"/>
        <w:rPr>
          <w:ins w:id="153" w:author="Ruixin Wang (vivo)" w:date="2024-11-07T10:44:00Z" w16du:dateUtc="2024-11-07T02:44:00Z"/>
        </w:rPr>
      </w:pPr>
      <w:bookmarkStart w:id="154" w:name="_Toc152607407"/>
      <w:bookmarkStart w:id="155" w:name="_Toc154585724"/>
      <w:bookmarkStart w:id="156" w:name="_Toc155641353"/>
      <w:bookmarkStart w:id="157" w:name="_Toc155641626"/>
      <w:bookmarkStart w:id="158" w:name="_Toc162185461"/>
      <w:bookmarkStart w:id="159" w:name="_Toc169265483"/>
      <w:bookmarkStart w:id="160" w:name="_Toc176253933"/>
      <w:ins w:id="161" w:author="Ruixin Wang (vivo)" w:date="2024-11-07T10:46:00Z" w16du:dateUtc="2024-11-07T02:46:00Z">
        <w:r>
          <w:rPr>
            <w:rFonts w:eastAsia="宋体" w:hint="eastAsia"/>
            <w:lang w:eastAsia="zh-CN"/>
          </w:rPr>
          <w:t>10</w:t>
        </w:r>
      </w:ins>
      <w:ins w:id="162" w:author="Ruixin Wang (vivo)" w:date="2024-11-07T10:44:00Z" w16du:dateUtc="2024-11-07T02:44:00Z">
        <w:r>
          <w:t>.2</w:t>
        </w:r>
        <w:r>
          <w:tab/>
        </w:r>
      </w:ins>
      <w:bookmarkEnd w:id="154"/>
      <w:bookmarkEnd w:id="155"/>
      <w:bookmarkEnd w:id="156"/>
      <w:bookmarkEnd w:id="157"/>
      <w:bookmarkEnd w:id="158"/>
      <w:bookmarkEnd w:id="159"/>
      <w:bookmarkEnd w:id="160"/>
      <w:ins w:id="163" w:author="Ruixin Wang (vivo)" w:date="2024-11-07T10:47:00Z" w16du:dateUtc="2024-11-07T02:47:00Z">
        <w:r w:rsidRPr="00745784">
          <w:t>Low UL power solution</w:t>
        </w:r>
      </w:ins>
    </w:p>
    <w:p w14:paraId="67342B2F" w14:textId="729E888B" w:rsidR="00745784" w:rsidRDefault="00745784" w:rsidP="00745784">
      <w:pPr>
        <w:rPr>
          <w:ins w:id="164" w:author="Ruixin Wang (vivo)" w:date="2024-11-07T10:49:00Z" w16du:dateUtc="2024-11-07T02:49:00Z"/>
          <w:rFonts w:eastAsia="宋体"/>
          <w:lang w:eastAsia="zh-CN"/>
        </w:rPr>
      </w:pPr>
      <w:ins w:id="165" w:author="Ruixin Wang (vivo)" w:date="2024-11-07T10:48:00Z" w16du:dateUtc="2024-11-07T02:48:00Z">
        <w:r>
          <w:rPr>
            <w:rFonts w:eastAsia="宋体" w:hint="eastAsia"/>
            <w:lang w:eastAsia="zh-CN"/>
          </w:rPr>
          <w:t xml:space="preserve">The low UL power solution for XR device is a </w:t>
        </w:r>
        <w:r w:rsidRPr="00745784">
          <w:t>Single Point Offset Test (SPOT)</w:t>
        </w:r>
        <w:r>
          <w:rPr>
            <w:rFonts w:eastAsia="宋体" w:hint="eastAsia"/>
            <w:lang w:eastAsia="zh-CN"/>
          </w:rPr>
          <w:t xml:space="preserve"> approach</w:t>
        </w:r>
      </w:ins>
      <w:ins w:id="166" w:author="Ruixin Wang (vivo)" w:date="2024-11-07T11:09:00Z" w16du:dateUtc="2024-11-07T03:09:00Z">
        <w:r w:rsidR="00143AE2">
          <w:rPr>
            <w:rFonts w:eastAsia="宋体" w:hint="eastAsia"/>
            <w:lang w:eastAsia="zh-CN"/>
          </w:rPr>
          <w:t xml:space="preserve"> for TRS measurements</w:t>
        </w:r>
      </w:ins>
      <w:ins w:id="167" w:author="Ruixin Wang (vivo)" w:date="2024-11-07T10:48:00Z" w16du:dateUtc="2024-11-07T02:48:00Z">
        <w:r>
          <w:rPr>
            <w:rFonts w:eastAsia="宋体" w:hint="eastAsia"/>
            <w:lang w:eastAsia="zh-CN"/>
          </w:rPr>
          <w:t xml:space="preserve">. </w:t>
        </w:r>
        <w:r w:rsidRPr="00745784">
          <w:t>To reduce</w:t>
        </w:r>
      </w:ins>
      <w:ins w:id="168" w:author="Ruixin Wang (vivo)" w:date="2024-11-07T11:09:00Z" w16du:dateUtc="2024-11-07T03:09:00Z">
        <w:r w:rsidR="00143AE2">
          <w:rPr>
            <w:rFonts w:eastAsia="宋体" w:hint="eastAsia"/>
            <w:lang w:eastAsia="zh-CN"/>
          </w:rPr>
          <w:t xml:space="preserve"> the power battery issue of XR devices </w:t>
        </w:r>
        <w:r w:rsidR="00143AE2">
          <w:rPr>
            <w:rFonts w:eastAsia="宋体"/>
            <w:lang w:eastAsia="zh-CN"/>
          </w:rPr>
          <w:t>under</w:t>
        </w:r>
        <w:r w:rsidR="00143AE2">
          <w:rPr>
            <w:rFonts w:eastAsia="宋体" w:hint="eastAsia"/>
            <w:lang w:eastAsia="zh-CN"/>
          </w:rPr>
          <w:t xml:space="preserve"> maximum </w:t>
        </w:r>
      </w:ins>
      <w:ins w:id="169" w:author="Ruixin Wang (vivo)" w:date="2024-11-07T11:10:00Z" w16du:dateUtc="2024-11-07T03:10:00Z">
        <w:r w:rsidR="00143AE2">
          <w:rPr>
            <w:rFonts w:eastAsia="宋体"/>
            <w:lang w:eastAsia="zh-CN"/>
          </w:rPr>
          <w:t>transmission</w:t>
        </w:r>
        <w:r w:rsidR="00143AE2">
          <w:rPr>
            <w:rFonts w:eastAsia="宋体" w:hint="eastAsia"/>
            <w:lang w:eastAsia="zh-CN"/>
          </w:rPr>
          <w:t xml:space="preserve"> condition</w:t>
        </w:r>
      </w:ins>
      <w:ins w:id="170" w:author="Ruixin Wang (vivo)" w:date="2024-11-07T10:48:00Z" w16du:dateUtc="2024-11-07T02:48:00Z">
        <w:r w:rsidRPr="00745784">
          <w:t>, SPOT with maximum transmit power can be performed and the end of the measurement to scale the TRS result measured under low UL power. The low transmit power is set as 10 dBm</w:t>
        </w:r>
      </w:ins>
      <w:ins w:id="171" w:author="Ruixin Wang (vivo)" w:date="2024-11-07T10:49:00Z" w16du:dateUtc="2024-11-07T02:49:00Z">
        <w:r>
          <w:rPr>
            <w:rFonts w:eastAsia="宋体" w:hint="eastAsia"/>
            <w:lang w:eastAsia="zh-CN"/>
          </w:rPr>
          <w:t xml:space="preserve">. </w:t>
        </w:r>
        <w:r w:rsidRPr="00745784">
          <w:rPr>
            <w:rFonts w:eastAsia="宋体"/>
            <w:lang w:eastAsia="zh-CN"/>
          </w:rPr>
          <w:t>The final TRS is achieved by offsetting the TRS from the delta at Peak EIS, using both maximum output power (single point EIS) and low transmit power (full EIS)</w:t>
        </w:r>
        <w:r>
          <w:rPr>
            <w:rFonts w:eastAsia="宋体" w:hint="eastAsia"/>
            <w:lang w:eastAsia="zh-CN"/>
          </w:rPr>
          <w:t>.</w:t>
        </w:r>
      </w:ins>
    </w:p>
    <w:p w14:paraId="4185F5F5" w14:textId="69D7AB90" w:rsidR="00745784" w:rsidRDefault="00745784" w:rsidP="00745784">
      <w:pPr>
        <w:rPr>
          <w:ins w:id="172" w:author="Ruixin Wang (vivo)" w:date="2024-11-07T10:49:00Z" w16du:dateUtc="2024-11-07T02:49:00Z"/>
          <w:rFonts w:eastAsia="宋体"/>
          <w:lang w:eastAsia="zh-CN"/>
        </w:rPr>
      </w:pPr>
      <w:ins w:id="173" w:author="Ruixin Wang (vivo)" w:date="2024-11-07T10:49:00Z" w16du:dateUtc="2024-11-07T02:49:00Z">
        <w:r>
          <w:rPr>
            <w:rFonts w:eastAsia="宋体" w:hint="eastAsia"/>
            <w:lang w:eastAsia="zh-CN"/>
          </w:rPr>
          <w:t>The detailed test procedure is as following:</w:t>
        </w:r>
      </w:ins>
    </w:p>
    <w:p w14:paraId="7DC72483" w14:textId="4B15F51C" w:rsidR="00745784" w:rsidRPr="000F683A" w:rsidRDefault="00745784" w:rsidP="000F683A">
      <w:pPr>
        <w:pStyle w:val="B10"/>
        <w:rPr>
          <w:ins w:id="174" w:author="Ruixin Wang (vivo)" w:date="2024-11-07T10:51:00Z" w16du:dateUtc="2024-11-07T02:51:00Z"/>
        </w:rPr>
      </w:pPr>
      <w:ins w:id="175" w:author="Ruixin Wang (vivo)" w:date="2024-11-07T10:53:00Z" w16du:dateUtc="2024-11-07T02:53:00Z">
        <w:r>
          <w:t>1)</w:t>
        </w:r>
        <w:r>
          <w:tab/>
        </w:r>
      </w:ins>
      <w:ins w:id="176" w:author="Ruixin Wang (vivo)" w:date="2024-11-07T10:51:00Z" w16du:dateUtc="2024-11-07T02:51:00Z">
        <w:r w:rsidRPr="000F683A">
          <w:t>S</w:t>
        </w:r>
        <w:r w:rsidRPr="000F683A">
          <w:rPr>
            <w:rFonts w:hint="eastAsia"/>
          </w:rPr>
          <w:t xml:space="preserve">tep 1: perform the TRS measurement based on the </w:t>
        </w:r>
        <w:r w:rsidRPr="000F683A">
          <w:t>procedure</w:t>
        </w:r>
        <w:r w:rsidRPr="000F683A">
          <w:rPr>
            <w:rFonts w:hint="eastAsia"/>
          </w:rPr>
          <w:t xml:space="preserve"> defined in clause 7.5, with one </w:t>
        </w:r>
      </w:ins>
      <w:ins w:id="177" w:author="Ruixin Wang (vivo)" w:date="2024-11-07T10:53:00Z" w16du:dateUtc="2024-11-07T02:53:00Z">
        <w:r w:rsidRPr="00745784">
          <w:t>exception</w:t>
        </w:r>
      </w:ins>
      <w:ins w:id="178" w:author="Ruixin Wang (vivo)" w:date="2024-11-07T10:51:00Z" w16du:dateUtc="2024-11-07T02:51:00Z">
        <w:r w:rsidRPr="000F683A">
          <w:rPr>
            <w:rFonts w:hint="eastAsia"/>
          </w:rPr>
          <w:t xml:space="preserve"> that the UL power </w:t>
        </w:r>
      </w:ins>
      <w:ins w:id="179" w:author="Ruixin Wang (vivo)" w:date="2024-11-07T10:53:00Z" w16du:dateUtc="2024-11-07T02:53:00Z">
        <w:r>
          <w:rPr>
            <w:rFonts w:eastAsia="宋体" w:hint="eastAsia"/>
            <w:lang w:eastAsia="zh-CN"/>
          </w:rPr>
          <w:t xml:space="preserve">of DUT </w:t>
        </w:r>
      </w:ins>
      <w:ins w:id="180" w:author="Ruixin Wang (vivo)" w:date="2024-11-07T10:51:00Z" w16du:dateUtc="2024-11-07T02:51:00Z">
        <w:r w:rsidRPr="000F683A">
          <w:rPr>
            <w:rFonts w:hint="eastAsia"/>
          </w:rPr>
          <w:t>is configured as 10dBm</w:t>
        </w:r>
      </w:ins>
      <w:ins w:id="181" w:author="Wisuit Sinsathitchai" w:date="2024-11-20T15:33:00Z" w16du:dateUtc="2024-11-20T20:33:00Z">
        <w:r w:rsidR="0071755F">
          <w:rPr>
            <w:rFonts w:eastAsia="宋体"/>
            <w:lang w:eastAsia="zh-CN"/>
          </w:rPr>
          <w:t>.</w:t>
        </w:r>
      </w:ins>
      <w:ins w:id="182" w:author="Ruixin Wang (vivo)" w:date="2024-11-07T11:02:00Z" w16du:dateUtc="2024-11-07T03:02:00Z">
        <w:r>
          <w:rPr>
            <w:rFonts w:eastAsia="宋体" w:hint="eastAsia"/>
            <w:lang w:eastAsia="zh-CN"/>
          </w:rPr>
          <w:t xml:space="preserve"> </w:t>
        </w:r>
      </w:ins>
      <w:ins w:id="183" w:author="Wisuit Sinsathitchai" w:date="2024-11-20T15:33:00Z">
        <w:r w:rsidR="0071755F" w:rsidRPr="0071755F">
          <w:rPr>
            <w:rFonts w:eastAsia="宋体"/>
            <w:lang w:val="en-US" w:eastAsia="zh-CN"/>
          </w:rPr>
          <w:t xml:space="preserve">TRS </w:t>
        </w:r>
        <w:r w:rsidR="0071755F" w:rsidRPr="0071755F">
          <w:rPr>
            <w:rFonts w:eastAsia="宋体"/>
            <w:lang w:eastAsia="zh-CN"/>
          </w:rPr>
          <w:t xml:space="preserve">value is calculated using the equation and integration approaches outlined in TS 38.161 Clause A.3.5.2. This TRS is called </w:t>
        </w:r>
      </w:ins>
      <w:ins w:id="184" w:author="Ruixin Wang (vivo)" w:date="2024-11-07T11:03:00Z" w16du:dateUtc="2024-11-07T03:03:00Z">
        <w:r>
          <w:rPr>
            <w:rFonts w:eastAsia="宋体" w:hint="eastAsia"/>
            <w:b/>
            <w:lang w:val="en-US" w:eastAsia="zh-CN"/>
          </w:rPr>
          <w:t>TRS</w:t>
        </w:r>
        <w:r>
          <w:rPr>
            <w:rFonts w:eastAsiaTheme="minorEastAsia" w:hint="eastAsia"/>
            <w:b/>
            <w:vertAlign w:val="subscript"/>
            <w:lang w:val="en-US" w:eastAsia="zh-CN"/>
          </w:rPr>
          <w:t>low_power</w:t>
        </w:r>
      </w:ins>
      <w:ins w:id="185" w:author="Ruixin Wang (vivo)" w:date="2024-11-07T10:51:00Z" w16du:dateUtc="2024-11-07T02:51:00Z">
        <w:r w:rsidRPr="000F683A">
          <w:rPr>
            <w:rFonts w:hint="eastAsia"/>
          </w:rPr>
          <w:t>.</w:t>
        </w:r>
      </w:ins>
    </w:p>
    <w:p w14:paraId="0B9BB630" w14:textId="5391CE52" w:rsidR="00745784" w:rsidRPr="00907B5D" w:rsidRDefault="00745784" w:rsidP="000F683A">
      <w:pPr>
        <w:pStyle w:val="B10"/>
        <w:rPr>
          <w:ins w:id="186" w:author="Ruixin Wang (vivo)" w:date="2024-11-07T10:52:00Z" w16du:dateUtc="2024-11-07T02:52:00Z"/>
          <w:rFonts w:eastAsia="宋体"/>
          <w:lang w:eastAsia="zh-CN"/>
        </w:rPr>
      </w:pPr>
      <w:ins w:id="187" w:author="Ruixin Wang (vivo)" w:date="2024-11-07T10:53:00Z" w16du:dateUtc="2024-11-07T02:53:00Z">
        <w:r w:rsidRPr="000F683A">
          <w:rPr>
            <w:rFonts w:hint="eastAsia"/>
          </w:rPr>
          <w:t>2</w:t>
        </w:r>
        <w:r>
          <w:t>)</w:t>
        </w:r>
        <w:r>
          <w:tab/>
        </w:r>
      </w:ins>
      <w:ins w:id="188" w:author="Ruixin Wang (vivo)" w:date="2024-11-07T10:51:00Z" w16du:dateUtc="2024-11-07T02:51:00Z">
        <w:r w:rsidRPr="000F683A">
          <w:rPr>
            <w:rFonts w:hint="eastAsia"/>
          </w:rPr>
          <w:t>St</w:t>
        </w:r>
      </w:ins>
      <w:ins w:id="189" w:author="Ruixin Wang (vivo)" w:date="2024-11-07T10:52:00Z" w16du:dateUtc="2024-11-07T02:52:00Z">
        <w:r w:rsidRPr="000F683A">
          <w:rPr>
            <w:rFonts w:hint="eastAsia"/>
          </w:rPr>
          <w:t xml:space="preserve">ep 2: </w:t>
        </w:r>
      </w:ins>
      <w:ins w:id="190" w:author="Ruixin Wang (vivo)" w:date="2024-11-22T08:55:00Z" w16du:dateUtc="2024-11-22T13:55:00Z">
        <w:r w:rsidR="00387036">
          <w:rPr>
            <w:rFonts w:eastAsia="宋体" w:hint="eastAsia"/>
            <w:lang w:eastAsia="zh-CN"/>
          </w:rPr>
          <w:t>identify</w:t>
        </w:r>
      </w:ins>
      <w:ins w:id="191" w:author="Ruixin Wang (vivo)" w:date="2024-11-07T10:52:00Z" w16du:dateUtc="2024-11-07T02:52:00Z">
        <w:r w:rsidRPr="000F683A">
          <w:rPr>
            <w:rFonts w:hint="eastAsia"/>
          </w:rPr>
          <w:t xml:space="preserve"> the peak EIS direction</w:t>
        </w:r>
      </w:ins>
      <w:ins w:id="192" w:author="Ruixin Wang (vivo)" w:date="2024-11-07T11:03:00Z" w16du:dateUtc="2024-11-07T03:03:00Z">
        <w:r w:rsidR="00907B5D">
          <w:rPr>
            <w:rFonts w:eastAsia="宋体" w:hint="eastAsia"/>
            <w:lang w:eastAsia="zh-CN"/>
          </w:rPr>
          <w:t xml:space="preserve"> </w:t>
        </w:r>
      </w:ins>
      <w:ins w:id="193" w:author="Wisuit Sinsathitchai" w:date="2024-11-20T15:34:00Z" w16du:dateUtc="2024-11-20T20:34:00Z">
        <w:r w:rsidR="0071755F">
          <w:rPr>
            <w:rFonts w:eastAsia="宋体"/>
            <w:lang w:eastAsia="zh-CN"/>
          </w:rPr>
          <w:t xml:space="preserve">from step 1. </w:t>
        </w:r>
      </w:ins>
      <w:ins w:id="194" w:author="Wisuit Sinsathitchai" w:date="2024-11-20T15:35:00Z" w16du:dateUtc="2024-11-20T20:35:00Z">
        <w:r w:rsidR="0071755F">
          <w:rPr>
            <w:rFonts w:eastAsia="宋体"/>
            <w:lang w:eastAsia="zh-CN"/>
          </w:rPr>
          <w:t>T</w:t>
        </w:r>
      </w:ins>
      <w:ins w:id="195" w:author="Wisuit Sinsathitchai" w:date="2024-11-20T15:34:00Z">
        <w:r w:rsidR="0071755F" w:rsidRPr="0071755F">
          <w:rPr>
            <w:rFonts w:eastAsia="宋体"/>
            <w:lang w:eastAsia="zh-CN"/>
          </w:rPr>
          <w:t>he EIS obtained at the peak position</w:t>
        </w:r>
        <w:r w:rsidR="0071755F" w:rsidRPr="0071755F">
          <w:rPr>
            <w:rFonts w:eastAsia="宋体"/>
            <w:vertAlign w:val="subscript"/>
            <w:lang w:val="en-US" w:eastAsia="zh-CN"/>
          </w:rPr>
          <w:t xml:space="preserve"> </w:t>
        </w:r>
        <w:r w:rsidR="0071755F" w:rsidRPr="0071755F">
          <w:rPr>
            <w:rFonts w:eastAsia="宋体"/>
            <w:lang w:eastAsia="zh-CN"/>
          </w:rPr>
          <w:t>is called</w:t>
        </w:r>
      </w:ins>
      <w:ins w:id="196" w:author="Ruixin Wang (vivo)" w:date="2024-11-07T11:03:00Z" w16du:dateUtc="2024-11-07T03:03:00Z">
        <w:r w:rsidR="00907B5D">
          <w:rPr>
            <w:rFonts w:eastAsia="宋体" w:hint="eastAsia"/>
            <w:lang w:eastAsia="zh-CN"/>
          </w:rPr>
          <w:t xml:space="preserve"> </w:t>
        </w:r>
        <w:r w:rsidR="00907B5D">
          <w:rPr>
            <w:rFonts w:eastAsia="宋体" w:hint="eastAsia"/>
            <w:b/>
            <w:lang w:val="en-US" w:eastAsia="zh-CN"/>
          </w:rPr>
          <w:t>EIS</w:t>
        </w:r>
        <w:r w:rsidR="00907B5D">
          <w:rPr>
            <w:rFonts w:eastAsiaTheme="minorEastAsia" w:hint="eastAsia"/>
            <w:b/>
            <w:vertAlign w:val="subscript"/>
            <w:lang w:val="en-US" w:eastAsia="zh-CN"/>
          </w:rPr>
          <w:t>low_power</w:t>
        </w:r>
      </w:ins>
      <w:ins w:id="197" w:author="Wisuit Sinsathitchai" w:date="2024-11-20T15:35:00Z" w16du:dateUtc="2024-11-20T20:35:00Z">
        <w:r w:rsidR="0071755F">
          <w:t xml:space="preserve">. </w:t>
        </w:r>
      </w:ins>
      <w:ins w:id="198" w:author="Wisuit Sinsathitchai" w:date="2024-11-20T15:36:00Z">
        <w:r w:rsidR="0071755F" w:rsidRPr="0071755F">
          <w:t xml:space="preserve">Configure the UE to transmit at full power to measure the </w:t>
        </w:r>
      </w:ins>
      <w:ins w:id="199" w:author="Wisuit Sinsathitchai" w:date="2024-11-20T15:36:00Z" w16du:dateUtc="2024-11-20T20:36:00Z">
        <w:r w:rsidR="0071755F">
          <w:rPr>
            <w:rFonts w:eastAsia="宋体" w:hint="eastAsia"/>
            <w:b/>
            <w:lang w:val="en-US" w:eastAsia="zh-CN"/>
          </w:rPr>
          <w:t>EIS</w:t>
        </w:r>
      </w:ins>
      <w:ins w:id="200" w:author="Wisuit Sinsathitchai" w:date="2024-11-20T15:37:00Z" w16du:dateUtc="2024-11-20T20:37:00Z">
        <w:r w:rsidR="0071755F">
          <w:rPr>
            <w:rFonts w:eastAsiaTheme="minorEastAsia"/>
            <w:b/>
            <w:vertAlign w:val="subscript"/>
            <w:lang w:val="en-US" w:eastAsia="zh-CN"/>
          </w:rPr>
          <w:t>max</w:t>
        </w:r>
      </w:ins>
      <w:ins w:id="201" w:author="Wisuit Sinsathitchai" w:date="2024-11-20T15:36:00Z" w16du:dateUtc="2024-11-20T20:36:00Z">
        <w:r w:rsidR="0071755F">
          <w:rPr>
            <w:rFonts w:eastAsiaTheme="minorEastAsia" w:hint="eastAsia"/>
            <w:b/>
            <w:vertAlign w:val="subscript"/>
            <w:lang w:val="en-US" w:eastAsia="zh-CN"/>
          </w:rPr>
          <w:t>_power</w:t>
        </w:r>
        <w:r w:rsidR="0071755F" w:rsidRPr="0071755F">
          <w:t xml:space="preserve"> </w:t>
        </w:r>
      </w:ins>
      <w:ins w:id="202" w:author="Wisuit Sinsathitchai" w:date="2024-11-20T15:36:00Z">
        <w:r w:rsidR="0071755F" w:rsidRPr="0071755F">
          <w:t xml:space="preserve">at the same peak position </w:t>
        </w:r>
      </w:ins>
      <w:ins w:id="203" w:author="Ruixin Wang (vivo)" w:date="2024-11-22T08:56:00Z" w16du:dateUtc="2024-11-22T13:56:00Z">
        <w:r w:rsidR="00387036">
          <w:rPr>
            <w:rFonts w:eastAsia="宋体" w:hint="eastAsia"/>
            <w:lang w:eastAsia="zh-CN"/>
          </w:rPr>
          <w:t>identified</w:t>
        </w:r>
      </w:ins>
      <w:ins w:id="204" w:author="Wisuit Sinsathitchai" w:date="2024-11-20T15:36:00Z">
        <w:r w:rsidR="0071755F" w:rsidRPr="0071755F">
          <w:t xml:space="preserve"> from Step 2.</w:t>
        </w:r>
      </w:ins>
      <w:ins w:id="205" w:author="Wisuit Sinsathitchai" w:date="2024-11-20T15:36:00Z" w16du:dateUtc="2024-11-20T20:36:00Z">
        <w:r w:rsidR="0071755F">
          <w:t xml:space="preserve"> </w:t>
        </w:r>
      </w:ins>
    </w:p>
    <w:p w14:paraId="76588588" w14:textId="6F797219" w:rsidR="00745784" w:rsidRPr="000F683A" w:rsidRDefault="00745784" w:rsidP="000F683A">
      <w:pPr>
        <w:pStyle w:val="B10"/>
        <w:rPr>
          <w:ins w:id="206" w:author="Ruixin Wang (vivo)" w:date="2024-11-07T10:44:00Z" w16du:dateUtc="2024-11-07T02:44:00Z"/>
          <w:rFonts w:eastAsia="宋体"/>
          <w:lang w:val="en-US" w:eastAsia="zh-CN"/>
        </w:rPr>
      </w:pPr>
      <w:ins w:id="207" w:author="Ruixin Wang (vivo)" w:date="2024-11-07T10:53:00Z" w16du:dateUtc="2024-11-07T02:53:00Z">
        <w:r w:rsidRPr="000F683A">
          <w:rPr>
            <w:rFonts w:hint="eastAsia"/>
          </w:rPr>
          <w:t>3</w:t>
        </w:r>
        <w:r>
          <w:t>)</w:t>
        </w:r>
        <w:r>
          <w:tab/>
        </w:r>
      </w:ins>
      <w:ins w:id="208" w:author="Ruixin Wang (vivo)" w:date="2024-11-07T10:52:00Z" w16du:dateUtc="2024-11-07T02:52:00Z">
        <w:r w:rsidRPr="000F683A">
          <w:rPr>
            <w:rFonts w:hint="eastAsia"/>
          </w:rPr>
          <w:t>Step 3:</w:t>
        </w:r>
      </w:ins>
      <w:ins w:id="209" w:author="Ruixin Wang (vivo)" w:date="2024-11-07T10:55:00Z" w16du:dateUtc="2024-11-07T02:55:00Z">
        <w:r>
          <w:rPr>
            <w:rFonts w:eastAsia="宋体" w:hint="eastAsia"/>
            <w:lang w:eastAsia="zh-CN"/>
          </w:rPr>
          <w:t xml:space="preserve"> </w:t>
        </w:r>
      </w:ins>
      <w:ins w:id="210" w:author="Ruixin Wang (vivo)" w:date="2024-11-07T11:00:00Z" w16du:dateUtc="2024-11-07T03:00:00Z">
        <w:r>
          <w:rPr>
            <w:rFonts w:eastAsia="宋体" w:hint="eastAsia"/>
            <w:lang w:eastAsia="zh-CN"/>
          </w:rPr>
          <w:t>calculate the delta</w:t>
        </w:r>
      </w:ins>
      <w:ins w:id="211" w:author="Ruixin Wang (vivo)" w:date="2024-11-07T11:01:00Z" w16du:dateUtc="2024-11-07T03:01:00Z">
        <w:r>
          <w:rPr>
            <w:rFonts w:eastAsia="宋体" w:hint="eastAsia"/>
            <w:lang w:eastAsia="zh-CN"/>
          </w:rPr>
          <w:t xml:space="preserve"> </w:t>
        </w:r>
      </w:ins>
      <w:ins w:id="212" w:author="Ruixin Wang (vivo)" w:date="2024-11-07T11:00:00Z" w16du:dateUtc="2024-11-07T03:00:00Z">
        <w:r>
          <w:rPr>
            <w:rFonts w:eastAsia="宋体" w:hint="eastAsia"/>
            <w:lang w:eastAsia="zh-CN"/>
          </w:rPr>
          <w:t>value at peak EIS direction</w:t>
        </w:r>
      </w:ins>
      <w:ins w:id="213" w:author="Ruixin Wang (vivo)" w:date="2024-11-07T11:01:00Z" w16du:dateUtc="2024-11-07T03:01:00Z">
        <w:r>
          <w:rPr>
            <w:rFonts w:eastAsia="宋体" w:hint="eastAsia"/>
            <w:lang w:eastAsia="zh-CN"/>
          </w:rPr>
          <w:t xml:space="preserve"> wit</w:t>
        </w:r>
      </w:ins>
      <w:ins w:id="214" w:author="Ruixin Wang (vivo)" w:date="2024-11-07T11:02:00Z" w16du:dateUtc="2024-11-07T03:02:00Z">
        <w:r>
          <w:rPr>
            <w:rFonts w:eastAsia="宋体" w:hint="eastAsia"/>
            <w:lang w:eastAsia="zh-CN"/>
          </w:rPr>
          <w:t>h</w:t>
        </w:r>
      </w:ins>
      <w:ins w:id="215" w:author="Ruixin Wang (vivo)" w:date="2024-11-07T11:00:00Z" w16du:dateUtc="2024-11-07T03:00:00Z">
        <w:r>
          <w:rPr>
            <w:rFonts w:eastAsia="宋体" w:hint="eastAsia"/>
            <w:lang w:eastAsia="zh-CN"/>
          </w:rPr>
          <w:t xml:space="preserve"> </w:t>
        </w:r>
        <w:r w:rsidRPr="000F683A">
          <w:rPr>
            <w:rFonts w:eastAsia="宋体" w:hint="eastAsia"/>
            <w:b/>
            <w:bCs/>
            <w:lang w:eastAsia="zh-CN"/>
          </w:rPr>
          <w:t>delta</w:t>
        </w:r>
        <w:r>
          <w:rPr>
            <w:rFonts w:eastAsia="宋体" w:hint="eastAsia"/>
            <w:lang w:eastAsia="zh-CN"/>
          </w:rPr>
          <w:t>=</w:t>
        </w:r>
        <w:r w:rsidRPr="00745784">
          <w:rPr>
            <w:rFonts w:eastAsiaTheme="minorEastAsia"/>
            <w:b/>
            <w:lang w:val="en-US" w:eastAsia="zh-CN"/>
          </w:rPr>
          <w:t xml:space="preserve"> </w:t>
        </w:r>
        <w:r>
          <w:rPr>
            <w:rFonts w:eastAsia="宋体" w:hint="eastAsia"/>
            <w:b/>
            <w:lang w:val="en-US" w:eastAsia="zh-CN"/>
          </w:rPr>
          <w:t>EIS</w:t>
        </w:r>
        <w:r>
          <w:rPr>
            <w:rFonts w:eastAsiaTheme="minorEastAsia" w:hint="eastAsia"/>
            <w:b/>
            <w:vertAlign w:val="subscript"/>
            <w:lang w:val="en-US" w:eastAsia="zh-CN"/>
          </w:rPr>
          <w:t>low_power</w:t>
        </w:r>
        <w:r w:rsidRPr="00745784">
          <w:rPr>
            <w:rFonts w:eastAsia="宋体" w:hint="eastAsia"/>
            <w:b/>
            <w:lang w:val="en-US" w:eastAsia="zh-CN"/>
          </w:rPr>
          <w:t xml:space="preserve"> </w:t>
        </w:r>
        <w:r>
          <w:rPr>
            <w:rFonts w:eastAsia="宋体" w:hint="eastAsia"/>
            <w:b/>
            <w:lang w:val="en-US" w:eastAsia="zh-CN"/>
          </w:rPr>
          <w:t>-</w:t>
        </w:r>
      </w:ins>
      <w:ins w:id="216" w:author="Ruixin Wang (vivo)" w:date="2025-02-05T14:38:00Z" w16du:dateUtc="2025-02-05T06:38:00Z">
        <w:r w:rsidR="007B0278">
          <w:rPr>
            <w:rFonts w:eastAsia="宋体" w:hint="eastAsia"/>
            <w:b/>
            <w:lang w:val="en-US" w:eastAsia="zh-CN"/>
          </w:rPr>
          <w:t xml:space="preserve"> </w:t>
        </w:r>
      </w:ins>
      <w:ins w:id="217" w:author="Ruixin Wang (vivo)" w:date="2024-11-07T11:00:00Z" w16du:dateUtc="2024-11-07T03:00:00Z">
        <w:r>
          <w:rPr>
            <w:rFonts w:eastAsia="宋体" w:hint="eastAsia"/>
            <w:b/>
            <w:lang w:val="en-US" w:eastAsia="zh-CN"/>
          </w:rPr>
          <w:t>EIS</w:t>
        </w:r>
      </w:ins>
      <w:ins w:id="218" w:author="Wisuit Sinsathitchai" w:date="2024-11-20T15:37:00Z" w16du:dateUtc="2024-11-20T20:37:00Z">
        <w:r w:rsidR="0071755F">
          <w:rPr>
            <w:rFonts w:eastAsia="宋体"/>
            <w:b/>
            <w:vertAlign w:val="subscript"/>
            <w:lang w:val="en-US" w:eastAsia="zh-CN"/>
          </w:rPr>
          <w:t>m</w:t>
        </w:r>
      </w:ins>
      <w:ins w:id="219" w:author="Ruixin Wang (vivo)" w:date="2024-11-07T11:00:00Z" w16du:dateUtc="2024-11-07T03:00:00Z">
        <w:r>
          <w:rPr>
            <w:rFonts w:eastAsia="宋体" w:hint="eastAsia"/>
            <w:b/>
            <w:vertAlign w:val="subscript"/>
            <w:lang w:val="en-US" w:eastAsia="zh-CN"/>
          </w:rPr>
          <w:t>ax</w:t>
        </w:r>
        <w:r>
          <w:rPr>
            <w:rFonts w:eastAsiaTheme="minorEastAsia" w:hint="eastAsia"/>
            <w:b/>
            <w:vertAlign w:val="subscript"/>
            <w:lang w:val="en-US" w:eastAsia="zh-CN"/>
          </w:rPr>
          <w:t>_power</w:t>
        </w:r>
      </w:ins>
      <w:ins w:id="220" w:author="Ruixin Wang (vivo)" w:date="2025-02-05T14:38:00Z" w16du:dateUtc="2025-02-05T06:38:00Z">
        <w:r w:rsidR="001349AB">
          <w:rPr>
            <w:rFonts w:eastAsia="宋体" w:hint="eastAsia"/>
            <w:b/>
            <w:vertAlign w:val="subscript"/>
            <w:lang w:val="en-US" w:eastAsia="zh-CN"/>
          </w:rPr>
          <w:t>,</w:t>
        </w:r>
      </w:ins>
      <w:ins w:id="221" w:author="Ruixin Wang (vivo)" w:date="2024-11-07T11:01:00Z" w16du:dateUtc="2024-11-07T03:01:00Z">
        <w:r>
          <w:rPr>
            <w:rFonts w:eastAsia="宋体" w:hint="eastAsia"/>
            <w:b/>
            <w:vertAlign w:val="subscript"/>
            <w:lang w:val="en-US" w:eastAsia="zh-CN"/>
          </w:rPr>
          <w:t xml:space="preserve"> </w:t>
        </w:r>
        <w:r w:rsidRPr="000F683A">
          <w:rPr>
            <w:rFonts w:eastAsia="宋体" w:hint="eastAsia"/>
            <w:lang w:eastAsia="zh-CN"/>
          </w:rPr>
          <w:t xml:space="preserve">then </w:t>
        </w:r>
        <w:r>
          <w:rPr>
            <w:rFonts w:eastAsia="宋体" w:hint="eastAsia"/>
            <w:lang w:eastAsia="zh-CN"/>
          </w:rPr>
          <w:t xml:space="preserve">get the final TRS </w:t>
        </w:r>
      </w:ins>
      <w:ins w:id="222" w:author="Ruixin Wang (vivo)" w:date="2024-11-07T11:02:00Z" w16du:dateUtc="2024-11-07T03:02:00Z">
        <w:r>
          <w:rPr>
            <w:rFonts w:eastAsia="宋体" w:hint="eastAsia"/>
            <w:lang w:eastAsia="zh-CN"/>
          </w:rPr>
          <w:t xml:space="preserve">at </w:t>
        </w:r>
        <w:r w:rsidRPr="00745784">
          <w:rPr>
            <w:rFonts w:eastAsia="宋体"/>
            <w:lang w:eastAsia="zh-CN"/>
          </w:rPr>
          <w:t xml:space="preserve">maximum output power </w:t>
        </w:r>
      </w:ins>
      <w:ins w:id="223" w:author="Ruixin Wang (vivo)" w:date="2024-11-07T11:01:00Z" w16du:dateUtc="2024-11-07T03:01:00Z">
        <w:r>
          <w:rPr>
            <w:rFonts w:eastAsia="宋体" w:hint="eastAsia"/>
            <w:lang w:eastAsia="zh-CN"/>
          </w:rPr>
          <w:t xml:space="preserve">based on the </w:t>
        </w:r>
      </w:ins>
      <w:ins w:id="224" w:author="Ruixin Wang (vivo)" w:date="2024-11-07T11:02:00Z" w16du:dateUtc="2024-11-07T03:02:00Z">
        <w:r>
          <w:rPr>
            <w:rFonts w:eastAsia="宋体" w:hint="eastAsia"/>
            <w:lang w:eastAsia="zh-CN"/>
          </w:rPr>
          <w:t xml:space="preserve">equation </w:t>
        </w:r>
        <w:r>
          <w:rPr>
            <w:rFonts w:eastAsia="宋体" w:hint="eastAsia"/>
            <w:b/>
            <w:lang w:val="en-US" w:eastAsia="zh-CN"/>
          </w:rPr>
          <w:t>TRS</w:t>
        </w:r>
        <w:r>
          <w:rPr>
            <w:rFonts w:eastAsia="宋体" w:hint="eastAsia"/>
            <w:b/>
            <w:vertAlign w:val="subscript"/>
            <w:lang w:val="en-US" w:eastAsia="zh-CN"/>
          </w:rPr>
          <w:t>Max</w:t>
        </w:r>
        <w:r>
          <w:rPr>
            <w:rFonts w:eastAsiaTheme="minorEastAsia" w:hint="eastAsia"/>
            <w:b/>
            <w:vertAlign w:val="subscript"/>
            <w:lang w:val="en-US" w:eastAsia="zh-CN"/>
          </w:rPr>
          <w:t>_power</w:t>
        </w:r>
      </w:ins>
      <w:ins w:id="225" w:author="Ruixin Wang (vivo)" w:date="2024-11-07T11:03:00Z" w16du:dateUtc="2024-11-07T03:03:00Z">
        <w:r w:rsidR="00907B5D">
          <w:rPr>
            <w:rFonts w:eastAsia="宋体" w:hint="eastAsia"/>
            <w:b/>
            <w:vertAlign w:val="subscript"/>
            <w:lang w:val="en-US" w:eastAsia="zh-CN"/>
          </w:rPr>
          <w:t xml:space="preserve"> </w:t>
        </w:r>
      </w:ins>
      <w:ins w:id="226" w:author="Ruixin Wang (vivo)" w:date="2024-11-07T11:02:00Z" w16du:dateUtc="2024-11-07T03:02:00Z">
        <w:r>
          <w:rPr>
            <w:rFonts w:eastAsia="宋体" w:hint="eastAsia"/>
            <w:b/>
            <w:vertAlign w:val="subscript"/>
            <w:lang w:val="en-US" w:eastAsia="zh-CN"/>
          </w:rPr>
          <w:t>=</w:t>
        </w:r>
      </w:ins>
      <w:ins w:id="227" w:author="Ruixin Wang (vivo)" w:date="2024-11-07T11:04:00Z" w16du:dateUtc="2024-11-07T03:04:00Z">
        <w:r w:rsidR="00907B5D">
          <w:rPr>
            <w:rFonts w:eastAsia="宋体" w:hint="eastAsia"/>
            <w:b/>
            <w:vertAlign w:val="subscript"/>
            <w:lang w:val="en-US" w:eastAsia="zh-CN"/>
          </w:rPr>
          <w:t xml:space="preserve"> </w:t>
        </w:r>
        <w:r w:rsidR="00907B5D">
          <w:rPr>
            <w:rFonts w:eastAsia="宋体" w:hint="eastAsia"/>
            <w:b/>
            <w:lang w:val="en-US" w:eastAsia="zh-CN"/>
          </w:rPr>
          <w:t>TRS</w:t>
        </w:r>
        <w:r w:rsidR="00907B5D">
          <w:rPr>
            <w:rFonts w:eastAsiaTheme="minorEastAsia" w:hint="eastAsia"/>
            <w:b/>
            <w:vertAlign w:val="subscript"/>
            <w:lang w:val="en-US" w:eastAsia="zh-CN"/>
          </w:rPr>
          <w:t>low_power</w:t>
        </w:r>
        <w:r w:rsidR="00907B5D">
          <w:rPr>
            <w:rFonts w:eastAsia="宋体" w:hint="eastAsia"/>
            <w:b/>
            <w:vertAlign w:val="subscript"/>
            <w:lang w:val="en-US" w:eastAsia="zh-CN"/>
          </w:rPr>
          <w:t xml:space="preserve"> </w:t>
        </w:r>
      </w:ins>
      <w:ins w:id="228" w:author="Ruixin Wang (vivo)" w:date="2024-11-07T11:06:00Z" w16du:dateUtc="2024-11-07T03:06:00Z">
        <w:r w:rsidR="00143AE2" w:rsidRPr="000F683A">
          <w:rPr>
            <w:rFonts w:eastAsia="宋体" w:hint="eastAsia"/>
            <w:b/>
            <w:lang w:val="en-US" w:eastAsia="zh-CN"/>
          </w:rPr>
          <w:t>-</w:t>
        </w:r>
      </w:ins>
      <w:ins w:id="229" w:author="Ruixin Wang (vivo)" w:date="2024-11-07T11:04:00Z" w16du:dateUtc="2024-11-07T03:04:00Z">
        <w:r w:rsidR="00907B5D" w:rsidRPr="000F683A">
          <w:rPr>
            <w:rFonts w:eastAsia="宋体" w:hint="eastAsia"/>
            <w:b/>
            <w:lang w:val="en-US" w:eastAsia="zh-CN"/>
          </w:rPr>
          <w:t xml:space="preserve"> </w:t>
        </w:r>
        <w:r w:rsidR="00907B5D" w:rsidRPr="00F863C3">
          <w:rPr>
            <w:rFonts w:eastAsia="宋体" w:hint="eastAsia"/>
            <w:b/>
            <w:bCs/>
            <w:lang w:eastAsia="zh-CN"/>
          </w:rPr>
          <w:t>delta</w:t>
        </w:r>
      </w:ins>
      <w:ins w:id="230" w:author="Ruixin Wang (vivo)" w:date="2024-11-07T11:02:00Z" w16du:dateUtc="2024-11-07T03:02:00Z">
        <w:r>
          <w:rPr>
            <w:rFonts w:eastAsia="宋体" w:hint="eastAsia"/>
            <w:b/>
            <w:vertAlign w:val="subscript"/>
            <w:lang w:val="en-US" w:eastAsia="zh-CN"/>
          </w:rPr>
          <w:t>.</w:t>
        </w:r>
      </w:ins>
    </w:p>
    <w:bookmarkEnd w:id="127"/>
    <w:bookmarkEnd w:id="128"/>
    <w:bookmarkEnd w:id="129"/>
    <w:bookmarkEnd w:id="130"/>
    <w:bookmarkEnd w:id="131"/>
    <w:bookmarkEnd w:id="132"/>
    <w:bookmarkEnd w:id="133"/>
    <w:p w14:paraId="577ABAA5" w14:textId="1811A3A5" w:rsidR="00907B5D" w:rsidRDefault="00907B5D" w:rsidP="00907B5D">
      <w:pPr>
        <w:rPr>
          <w:ins w:id="231" w:author="Ruixin Wang (vivo)" w:date="2024-11-07T11:04:00Z" w16du:dateUtc="2024-11-07T03:04:00Z"/>
          <w:rFonts w:eastAsia="宋体"/>
          <w:lang w:eastAsia="zh-CN"/>
        </w:rPr>
      </w:pPr>
      <w:ins w:id="232" w:author="Ruixin Wang (vivo)" w:date="2024-11-07T11:04:00Z" w16du:dateUtc="2024-11-07T03:04:00Z">
        <w:r>
          <w:rPr>
            <w:rFonts w:eastAsia="宋体" w:hint="eastAsia"/>
            <w:lang w:eastAsia="zh-CN"/>
          </w:rPr>
          <w:t xml:space="preserve">FFS whether above test procedure can also be applied to </w:t>
        </w:r>
      </w:ins>
      <w:ins w:id="233" w:author="Ruixin Wang (vivo)" w:date="2024-11-07T11:05:00Z" w16du:dateUtc="2024-11-07T03:05:00Z">
        <w:r w:rsidRPr="00907B5D">
          <w:rPr>
            <w:rFonts w:eastAsia="宋体"/>
            <w:lang w:eastAsia="zh-CN"/>
          </w:rPr>
          <w:t>Wearable Redcap UE</w:t>
        </w:r>
        <w:r>
          <w:rPr>
            <w:rFonts w:eastAsia="宋体" w:hint="eastAsia"/>
            <w:lang w:eastAsia="zh-CN"/>
          </w:rPr>
          <w:t>.</w:t>
        </w:r>
      </w:ins>
    </w:p>
    <w:p w14:paraId="30AB84A9" w14:textId="77777777" w:rsidR="00887F4E" w:rsidRPr="00FC4759" w:rsidRDefault="00887F4E"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4118B0A0" w14:textId="7964C642" w:rsidR="00FC4759" w:rsidRDefault="00FC4759" w:rsidP="00FC4759">
      <w:pPr>
        <w:rPr>
          <w:rFonts w:ascii="Arial" w:eastAsia="宋体" w:hAnsi="Arial" w:cs="Arial"/>
          <w:color w:val="FF0000"/>
          <w:sz w:val="32"/>
          <w:lang w:eastAsia="zh-CN"/>
        </w:rPr>
      </w:pPr>
    </w:p>
    <w:p w14:paraId="5F8DEDA9" w14:textId="77777777" w:rsidR="00372A7D" w:rsidRPr="00FC4759" w:rsidRDefault="00372A7D" w:rsidP="00372A7D">
      <w:pPr>
        <w:rPr>
          <w:rFonts w:ascii="Arial" w:hAnsi="Arial" w:cs="Arial"/>
          <w:color w:val="FF0000"/>
          <w:sz w:val="32"/>
        </w:rPr>
      </w:pPr>
      <w:r w:rsidRPr="00FC4759">
        <w:rPr>
          <w:rFonts w:ascii="Arial" w:hAnsi="Arial" w:cs="Arial"/>
          <w:color w:val="FF0000"/>
          <w:sz w:val="32"/>
        </w:rPr>
        <w:t>&lt;&lt;&lt; Skip Unchanged Sections &gt;&gt;&gt;</w:t>
      </w:r>
    </w:p>
    <w:p w14:paraId="62E348A1" w14:textId="77777777" w:rsidR="00372A7D" w:rsidRPr="00FC4759" w:rsidRDefault="00372A7D"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69B4A1CF" w14:textId="45E9B06C" w:rsidR="00372A7D" w:rsidRPr="000206F2" w:rsidRDefault="00372A7D" w:rsidP="00372A7D">
      <w:pPr>
        <w:pStyle w:val="10"/>
        <w:rPr>
          <w:ins w:id="234" w:author="Ruixin Wang (vivo)" w:date="2025-02-05T16:09:00Z" w16du:dateUtc="2025-02-05T08:09:00Z"/>
          <w:rFonts w:eastAsia="宋体"/>
          <w:lang w:eastAsia="zh-CN"/>
        </w:rPr>
      </w:pPr>
      <w:bookmarkStart w:id="235" w:name="_Toc152607476"/>
      <w:bookmarkStart w:id="236" w:name="_Toc154585793"/>
      <w:bookmarkStart w:id="237" w:name="_Toc155641425"/>
      <w:bookmarkStart w:id="238" w:name="_Toc155641698"/>
      <w:bookmarkStart w:id="239" w:name="_Toc162185533"/>
      <w:bookmarkStart w:id="240" w:name="_Toc169265555"/>
      <w:bookmarkStart w:id="241" w:name="_Toc176254005"/>
      <w:bookmarkStart w:id="242" w:name="_Toc187234217"/>
      <w:ins w:id="243" w:author="Ruixin Wang (vivo)" w:date="2025-02-05T16:09:00Z" w16du:dateUtc="2025-02-05T08:09:00Z">
        <w:r w:rsidRPr="008E4C84">
          <w:t>D.</w:t>
        </w:r>
        <w:r>
          <w:rPr>
            <w:rFonts w:eastAsia="宋体" w:hint="eastAsia"/>
            <w:lang w:eastAsia="zh-CN"/>
          </w:rPr>
          <w:t>4</w:t>
        </w:r>
        <w:r w:rsidRPr="008E4C84">
          <w:tab/>
        </w:r>
        <w:r>
          <w:rPr>
            <w:rFonts w:eastAsia="宋体" w:hint="eastAsia"/>
            <w:lang w:eastAsia="zh-CN"/>
          </w:rPr>
          <w:t>Head</w:t>
        </w:r>
        <w:r w:rsidRPr="00347469">
          <w:t xml:space="preserve"> Phantom</w:t>
        </w:r>
      </w:ins>
      <w:bookmarkEnd w:id="235"/>
      <w:bookmarkEnd w:id="236"/>
      <w:bookmarkEnd w:id="237"/>
      <w:bookmarkEnd w:id="238"/>
      <w:bookmarkEnd w:id="239"/>
      <w:bookmarkEnd w:id="240"/>
      <w:bookmarkEnd w:id="241"/>
      <w:bookmarkEnd w:id="242"/>
      <w:ins w:id="244" w:author="Ruixin Wang (vivo)" w:date="2025-02-05T16:10:00Z" w16du:dateUtc="2025-02-05T08:10:00Z">
        <w:r w:rsidR="007C125B">
          <w:rPr>
            <w:rFonts w:eastAsia="宋体" w:hint="eastAsia"/>
            <w:lang w:eastAsia="zh-CN"/>
          </w:rPr>
          <w:t xml:space="preserve"> for head-mounted devices </w:t>
        </w:r>
      </w:ins>
    </w:p>
    <w:p w14:paraId="3B15F2CC" w14:textId="0486C730" w:rsidR="00372A7D" w:rsidRDefault="00B41DFE" w:rsidP="00372A7D">
      <w:pPr>
        <w:rPr>
          <w:rFonts w:eastAsia="宋体"/>
          <w:lang w:eastAsia="zh-CN"/>
        </w:rPr>
      </w:pPr>
      <w:ins w:id="245" w:author="Ruixin Wang (vivo)" w:date="2025-02-05T16:10:00Z" w16du:dateUtc="2025-02-05T08:10:00Z">
        <w:r>
          <w:rPr>
            <w:rFonts w:eastAsia="宋体" w:hint="eastAsia"/>
            <w:lang w:eastAsia="zh-CN"/>
          </w:rPr>
          <w:t>TBD</w:t>
        </w:r>
      </w:ins>
    </w:p>
    <w:p w14:paraId="042098EF" w14:textId="77777777" w:rsidR="00E61BC5" w:rsidRDefault="00E61BC5" w:rsidP="00372A7D">
      <w:pPr>
        <w:rPr>
          <w:rFonts w:eastAsia="宋体"/>
          <w:lang w:eastAsia="zh-CN"/>
        </w:rPr>
      </w:pPr>
    </w:p>
    <w:p w14:paraId="093AFA94" w14:textId="77777777" w:rsidR="00E61BC5" w:rsidRPr="00FC4759" w:rsidRDefault="00E61BC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DE26E" w14:textId="77777777" w:rsidR="000854E6" w:rsidRDefault="000854E6">
      <w:r>
        <w:separator/>
      </w:r>
    </w:p>
  </w:endnote>
  <w:endnote w:type="continuationSeparator" w:id="0">
    <w:p w14:paraId="6CAB5A8E" w14:textId="77777777" w:rsidR="000854E6" w:rsidRDefault="000854E6">
      <w:r>
        <w:continuationSeparator/>
      </w:r>
    </w:p>
  </w:endnote>
  <w:endnote w:type="continuationNotice" w:id="1">
    <w:p w14:paraId="063E967B" w14:textId="77777777" w:rsidR="000854E6" w:rsidRDefault="00085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0470" w14:textId="77777777" w:rsidR="000854E6" w:rsidRDefault="000854E6">
      <w:r>
        <w:separator/>
      </w:r>
    </w:p>
  </w:footnote>
  <w:footnote w:type="continuationSeparator" w:id="0">
    <w:p w14:paraId="419C45CD" w14:textId="77777777" w:rsidR="000854E6" w:rsidRDefault="000854E6">
      <w:r>
        <w:continuationSeparator/>
      </w:r>
    </w:p>
  </w:footnote>
  <w:footnote w:type="continuationNotice" w:id="1">
    <w:p w14:paraId="4EB20BF1" w14:textId="77777777" w:rsidR="000854E6" w:rsidRDefault="00085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2"/>
  </w:num>
  <w:num w:numId="4" w16cid:durableId="173038937">
    <w:abstractNumId w:val="0"/>
  </w:num>
  <w:num w:numId="5" w16cid:durableId="1578132005">
    <w:abstractNumId w:val="8"/>
  </w:num>
  <w:num w:numId="6" w16cid:durableId="1234007723">
    <w:abstractNumId w:val="5"/>
  </w:num>
  <w:num w:numId="7" w16cid:durableId="422991263">
    <w:abstractNumId w:val="11"/>
  </w:num>
  <w:num w:numId="8" w16cid:durableId="145248169">
    <w:abstractNumId w:val="13"/>
  </w:num>
  <w:num w:numId="9" w16cid:durableId="286281016">
    <w:abstractNumId w:val="14"/>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Wisuit Sinsathitchai">
    <w15:presenceInfo w15:providerId="AD" w15:userId="S::wsinsathitchai@apple.com::5195474e-5831-4ff8-916b-d17c956e4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4084"/>
    <w:rsid w:val="0001549E"/>
    <w:rsid w:val="000206F2"/>
    <w:rsid w:val="00025C02"/>
    <w:rsid w:val="00033196"/>
    <w:rsid w:val="00034AF6"/>
    <w:rsid w:val="00040095"/>
    <w:rsid w:val="0004441D"/>
    <w:rsid w:val="00045970"/>
    <w:rsid w:val="0005257E"/>
    <w:rsid w:val="000612BE"/>
    <w:rsid w:val="000659A8"/>
    <w:rsid w:val="00071EAC"/>
    <w:rsid w:val="0007334D"/>
    <w:rsid w:val="00080512"/>
    <w:rsid w:val="000854E6"/>
    <w:rsid w:val="000911F2"/>
    <w:rsid w:val="00093924"/>
    <w:rsid w:val="00093EDB"/>
    <w:rsid w:val="000A18FA"/>
    <w:rsid w:val="000A5B33"/>
    <w:rsid w:val="000B5A82"/>
    <w:rsid w:val="000C3BD5"/>
    <w:rsid w:val="000D58AB"/>
    <w:rsid w:val="000E0F3F"/>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70F74"/>
    <w:rsid w:val="00172CCF"/>
    <w:rsid w:val="00193AA4"/>
    <w:rsid w:val="001A04A5"/>
    <w:rsid w:val="001A27C3"/>
    <w:rsid w:val="001A3B3E"/>
    <w:rsid w:val="001B6BA9"/>
    <w:rsid w:val="001C002C"/>
    <w:rsid w:val="001D1097"/>
    <w:rsid w:val="001D1A19"/>
    <w:rsid w:val="001D53F7"/>
    <w:rsid w:val="001D64D6"/>
    <w:rsid w:val="001E3E9F"/>
    <w:rsid w:val="001E4D22"/>
    <w:rsid w:val="001E7712"/>
    <w:rsid w:val="001F0623"/>
    <w:rsid w:val="001F13B1"/>
    <w:rsid w:val="001F168B"/>
    <w:rsid w:val="001F3625"/>
    <w:rsid w:val="00213118"/>
    <w:rsid w:val="00214466"/>
    <w:rsid w:val="002207C5"/>
    <w:rsid w:val="00243C98"/>
    <w:rsid w:val="00272A1C"/>
    <w:rsid w:val="002772BD"/>
    <w:rsid w:val="00277E98"/>
    <w:rsid w:val="00280EE1"/>
    <w:rsid w:val="00284741"/>
    <w:rsid w:val="0029347F"/>
    <w:rsid w:val="00294248"/>
    <w:rsid w:val="002A438E"/>
    <w:rsid w:val="002A57E1"/>
    <w:rsid w:val="002B4562"/>
    <w:rsid w:val="002D0B9C"/>
    <w:rsid w:val="002D0C4F"/>
    <w:rsid w:val="002E0255"/>
    <w:rsid w:val="002F60C9"/>
    <w:rsid w:val="002F6D16"/>
    <w:rsid w:val="003124A0"/>
    <w:rsid w:val="003326F9"/>
    <w:rsid w:val="00337C2E"/>
    <w:rsid w:val="00347B64"/>
    <w:rsid w:val="00352048"/>
    <w:rsid w:val="00353CCB"/>
    <w:rsid w:val="003566FF"/>
    <w:rsid w:val="00364377"/>
    <w:rsid w:val="00364691"/>
    <w:rsid w:val="00372A7D"/>
    <w:rsid w:val="003756A6"/>
    <w:rsid w:val="00387036"/>
    <w:rsid w:val="00390246"/>
    <w:rsid w:val="00394449"/>
    <w:rsid w:val="003966FD"/>
    <w:rsid w:val="003A010B"/>
    <w:rsid w:val="003B22B4"/>
    <w:rsid w:val="003B31FC"/>
    <w:rsid w:val="003B5880"/>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4D10"/>
    <w:rsid w:val="00497FE1"/>
    <w:rsid w:val="004B0A65"/>
    <w:rsid w:val="004B78CD"/>
    <w:rsid w:val="004C402A"/>
    <w:rsid w:val="004C4727"/>
    <w:rsid w:val="004D1AF2"/>
    <w:rsid w:val="004D5CBF"/>
    <w:rsid w:val="004E213A"/>
    <w:rsid w:val="004F79EC"/>
    <w:rsid w:val="005002F2"/>
    <w:rsid w:val="00503700"/>
    <w:rsid w:val="00503F72"/>
    <w:rsid w:val="005049F7"/>
    <w:rsid w:val="005233FB"/>
    <w:rsid w:val="005347CD"/>
    <w:rsid w:val="00543E6C"/>
    <w:rsid w:val="005444AD"/>
    <w:rsid w:val="00547CD2"/>
    <w:rsid w:val="00551725"/>
    <w:rsid w:val="005575B2"/>
    <w:rsid w:val="00561006"/>
    <w:rsid w:val="00562493"/>
    <w:rsid w:val="00565087"/>
    <w:rsid w:val="00567919"/>
    <w:rsid w:val="00570544"/>
    <w:rsid w:val="00571B4E"/>
    <w:rsid w:val="00573457"/>
    <w:rsid w:val="005747C8"/>
    <w:rsid w:val="00576BEF"/>
    <w:rsid w:val="00592954"/>
    <w:rsid w:val="00593078"/>
    <w:rsid w:val="005974E0"/>
    <w:rsid w:val="005B7EF0"/>
    <w:rsid w:val="005C4299"/>
    <w:rsid w:val="005C4CF7"/>
    <w:rsid w:val="005D37C7"/>
    <w:rsid w:val="005F3194"/>
    <w:rsid w:val="0060293B"/>
    <w:rsid w:val="00611025"/>
    <w:rsid w:val="00617955"/>
    <w:rsid w:val="0063110D"/>
    <w:rsid w:val="00633AF3"/>
    <w:rsid w:val="00637255"/>
    <w:rsid w:val="00644536"/>
    <w:rsid w:val="0065039B"/>
    <w:rsid w:val="00650739"/>
    <w:rsid w:val="00671350"/>
    <w:rsid w:val="00677612"/>
    <w:rsid w:val="00683E9F"/>
    <w:rsid w:val="006840DF"/>
    <w:rsid w:val="00686E89"/>
    <w:rsid w:val="006970A9"/>
    <w:rsid w:val="006A125C"/>
    <w:rsid w:val="006A3AF4"/>
    <w:rsid w:val="006A52A3"/>
    <w:rsid w:val="006B181C"/>
    <w:rsid w:val="006B199A"/>
    <w:rsid w:val="006E5BBE"/>
    <w:rsid w:val="006F0CD4"/>
    <w:rsid w:val="006F5A02"/>
    <w:rsid w:val="00701623"/>
    <w:rsid w:val="0071755F"/>
    <w:rsid w:val="00717A86"/>
    <w:rsid w:val="00734573"/>
    <w:rsid w:val="00734A5B"/>
    <w:rsid w:val="00744E76"/>
    <w:rsid w:val="00745784"/>
    <w:rsid w:val="00764198"/>
    <w:rsid w:val="0076577B"/>
    <w:rsid w:val="00766B41"/>
    <w:rsid w:val="0077548B"/>
    <w:rsid w:val="0078232E"/>
    <w:rsid w:val="00784AF4"/>
    <w:rsid w:val="00795D63"/>
    <w:rsid w:val="007A3C51"/>
    <w:rsid w:val="007B0278"/>
    <w:rsid w:val="007B5878"/>
    <w:rsid w:val="007B7C7C"/>
    <w:rsid w:val="007C125B"/>
    <w:rsid w:val="007C13DC"/>
    <w:rsid w:val="007C55D4"/>
    <w:rsid w:val="007C7BDF"/>
    <w:rsid w:val="007D34F8"/>
    <w:rsid w:val="007D74CD"/>
    <w:rsid w:val="007F5A4D"/>
    <w:rsid w:val="008127D6"/>
    <w:rsid w:val="00813757"/>
    <w:rsid w:val="0082016A"/>
    <w:rsid w:val="00845367"/>
    <w:rsid w:val="00853F9C"/>
    <w:rsid w:val="00864529"/>
    <w:rsid w:val="00866C47"/>
    <w:rsid w:val="00867024"/>
    <w:rsid w:val="0087229E"/>
    <w:rsid w:val="00887F4E"/>
    <w:rsid w:val="008A482D"/>
    <w:rsid w:val="008A52D3"/>
    <w:rsid w:val="008B437D"/>
    <w:rsid w:val="008B5D1F"/>
    <w:rsid w:val="008D64A6"/>
    <w:rsid w:val="008E16C6"/>
    <w:rsid w:val="008E2EB4"/>
    <w:rsid w:val="008E3BE4"/>
    <w:rsid w:val="008E442F"/>
    <w:rsid w:val="009019BE"/>
    <w:rsid w:val="0090271F"/>
    <w:rsid w:val="00907B5D"/>
    <w:rsid w:val="00913E7E"/>
    <w:rsid w:val="0091593C"/>
    <w:rsid w:val="00941004"/>
    <w:rsid w:val="0094100C"/>
    <w:rsid w:val="009448C7"/>
    <w:rsid w:val="00944AD4"/>
    <w:rsid w:val="0094588A"/>
    <w:rsid w:val="00960A11"/>
    <w:rsid w:val="00962799"/>
    <w:rsid w:val="00964035"/>
    <w:rsid w:val="00966112"/>
    <w:rsid w:val="00966230"/>
    <w:rsid w:val="009666F4"/>
    <w:rsid w:val="00986A8C"/>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4E51"/>
    <w:rsid w:val="00A75BA9"/>
    <w:rsid w:val="00A7623A"/>
    <w:rsid w:val="00A7673E"/>
    <w:rsid w:val="00A778E2"/>
    <w:rsid w:val="00A77D39"/>
    <w:rsid w:val="00A80CFC"/>
    <w:rsid w:val="00A92E77"/>
    <w:rsid w:val="00A94634"/>
    <w:rsid w:val="00A94BAF"/>
    <w:rsid w:val="00AA55B6"/>
    <w:rsid w:val="00AB455F"/>
    <w:rsid w:val="00AD0C1B"/>
    <w:rsid w:val="00AD0FA8"/>
    <w:rsid w:val="00AD225E"/>
    <w:rsid w:val="00AD44DA"/>
    <w:rsid w:val="00AD52F5"/>
    <w:rsid w:val="00AD5A52"/>
    <w:rsid w:val="00AE0E68"/>
    <w:rsid w:val="00AE1A55"/>
    <w:rsid w:val="00AF0CFF"/>
    <w:rsid w:val="00AF608B"/>
    <w:rsid w:val="00AF6BE8"/>
    <w:rsid w:val="00AF79EB"/>
    <w:rsid w:val="00B07DA7"/>
    <w:rsid w:val="00B143E7"/>
    <w:rsid w:val="00B15449"/>
    <w:rsid w:val="00B24883"/>
    <w:rsid w:val="00B3051C"/>
    <w:rsid w:val="00B30A29"/>
    <w:rsid w:val="00B3264D"/>
    <w:rsid w:val="00B326FF"/>
    <w:rsid w:val="00B34263"/>
    <w:rsid w:val="00B35CEC"/>
    <w:rsid w:val="00B41DFE"/>
    <w:rsid w:val="00B523FD"/>
    <w:rsid w:val="00B57106"/>
    <w:rsid w:val="00B57576"/>
    <w:rsid w:val="00B74828"/>
    <w:rsid w:val="00B87BB9"/>
    <w:rsid w:val="00B92B1A"/>
    <w:rsid w:val="00BA41AC"/>
    <w:rsid w:val="00BB0491"/>
    <w:rsid w:val="00BB238C"/>
    <w:rsid w:val="00BB6A4D"/>
    <w:rsid w:val="00BB7754"/>
    <w:rsid w:val="00BD5C62"/>
    <w:rsid w:val="00BE2152"/>
    <w:rsid w:val="00BE6910"/>
    <w:rsid w:val="00BF60AC"/>
    <w:rsid w:val="00C11FF9"/>
    <w:rsid w:val="00C143B2"/>
    <w:rsid w:val="00C16D46"/>
    <w:rsid w:val="00C23BF9"/>
    <w:rsid w:val="00C25E72"/>
    <w:rsid w:val="00C32D37"/>
    <w:rsid w:val="00C33079"/>
    <w:rsid w:val="00C35E45"/>
    <w:rsid w:val="00C47DDD"/>
    <w:rsid w:val="00C47F69"/>
    <w:rsid w:val="00C55DD6"/>
    <w:rsid w:val="00C7211D"/>
    <w:rsid w:val="00C750D1"/>
    <w:rsid w:val="00C80C11"/>
    <w:rsid w:val="00C85890"/>
    <w:rsid w:val="00C863A3"/>
    <w:rsid w:val="00C909C2"/>
    <w:rsid w:val="00CA3D0C"/>
    <w:rsid w:val="00CA74AB"/>
    <w:rsid w:val="00CC086D"/>
    <w:rsid w:val="00CD3700"/>
    <w:rsid w:val="00CE4155"/>
    <w:rsid w:val="00CE6F49"/>
    <w:rsid w:val="00CF7065"/>
    <w:rsid w:val="00D10D46"/>
    <w:rsid w:val="00D17B25"/>
    <w:rsid w:val="00D37B1A"/>
    <w:rsid w:val="00D602C0"/>
    <w:rsid w:val="00D63FE1"/>
    <w:rsid w:val="00D74F02"/>
    <w:rsid w:val="00D845A4"/>
    <w:rsid w:val="00D87E00"/>
    <w:rsid w:val="00DA48E5"/>
    <w:rsid w:val="00DB0EF6"/>
    <w:rsid w:val="00DB1818"/>
    <w:rsid w:val="00DB6F4A"/>
    <w:rsid w:val="00DC2AEF"/>
    <w:rsid w:val="00DC309B"/>
    <w:rsid w:val="00DC4DA2"/>
    <w:rsid w:val="00DD186D"/>
    <w:rsid w:val="00DD62C1"/>
    <w:rsid w:val="00DD76DA"/>
    <w:rsid w:val="00DE2B53"/>
    <w:rsid w:val="00DE3052"/>
    <w:rsid w:val="00DE32D3"/>
    <w:rsid w:val="00DF28E1"/>
    <w:rsid w:val="00E00986"/>
    <w:rsid w:val="00E00F1D"/>
    <w:rsid w:val="00E06A22"/>
    <w:rsid w:val="00E1526A"/>
    <w:rsid w:val="00E16055"/>
    <w:rsid w:val="00E1768C"/>
    <w:rsid w:val="00E2031E"/>
    <w:rsid w:val="00E234CD"/>
    <w:rsid w:val="00E268D1"/>
    <w:rsid w:val="00E27C9A"/>
    <w:rsid w:val="00E37D4A"/>
    <w:rsid w:val="00E46056"/>
    <w:rsid w:val="00E61BC5"/>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3A7F"/>
    <w:rsid w:val="00F06110"/>
    <w:rsid w:val="00F0676D"/>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52F1"/>
    <w:rsid w:val="00F96D12"/>
    <w:rsid w:val="00FA1266"/>
    <w:rsid w:val="00FA665E"/>
    <w:rsid w:val="00FA7197"/>
    <w:rsid w:val="00FB0562"/>
    <w:rsid w:val="00FB5EF5"/>
    <w:rsid w:val="00FB7A05"/>
    <w:rsid w:val="00FC1192"/>
    <w:rsid w:val="00FC352F"/>
    <w:rsid w:val="00FC4759"/>
    <w:rsid w:val="00FE2597"/>
    <w:rsid w:val="00FE588F"/>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1312</Words>
  <Characters>7482</Characters>
  <Application>Microsoft Office Word</Application>
  <DocSecurity>0</DocSecurity>
  <Lines>62</Lines>
  <Paragraphs>17</Paragraphs>
  <ScaleCrop>false</ScaleCrop>
  <Manager/>
  <Company/>
  <LinksUpToDate>false</LinksUpToDate>
  <CharactersWithSpaces>8777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138</cp:revision>
  <cp:lastPrinted>2013-04-05T11:41:00Z</cp:lastPrinted>
  <dcterms:created xsi:type="dcterms:W3CDTF">2024-11-20T20:38:00Z</dcterms:created>
  <dcterms:modified xsi:type="dcterms:W3CDTF">2025-02-07T15:52:00Z</dcterms:modified>
</cp:coreProperties>
</file>